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A6A94" w14:textId="018B4030" w:rsidR="0050302A" w:rsidRPr="00B6468A" w:rsidRDefault="0050302A" w:rsidP="0064073E">
      <w:pPr>
        <w:pStyle w:val="bijlage"/>
      </w:pPr>
      <w:bookmarkStart w:id="0" w:name="_Toc353779904"/>
      <w:bookmarkStart w:id="1" w:name="_Toc356845217"/>
      <w:bookmarkStart w:id="2" w:name="_Toc356846243"/>
      <w:bookmarkStart w:id="3" w:name="_Toc370826633"/>
      <w:bookmarkStart w:id="4" w:name="_Toc371339525"/>
      <w:bookmarkStart w:id="5" w:name="_Toc371339745"/>
      <w:bookmarkStart w:id="6" w:name="_Toc371339867"/>
      <w:bookmarkStart w:id="7" w:name="_Toc371339977"/>
      <w:bookmarkStart w:id="8" w:name="_Toc372035433"/>
      <w:bookmarkStart w:id="9" w:name="_Toc381789095"/>
      <w:bookmarkStart w:id="10" w:name="_Toc381789205"/>
      <w:bookmarkStart w:id="11" w:name="_Toc385510337"/>
      <w:bookmarkStart w:id="12" w:name="_Toc386116276"/>
      <w:bookmarkStart w:id="13" w:name="_Toc386116376"/>
      <w:bookmarkStart w:id="14" w:name="_Toc386116476"/>
      <w:bookmarkStart w:id="15" w:name="_Toc38447322"/>
      <w:bookmarkStart w:id="16" w:name="_Ref135057293"/>
      <w:bookmarkStart w:id="17" w:name="_Ref135064932"/>
      <w:bookmarkStart w:id="18" w:name="_Ref135055667"/>
      <w:bookmarkStart w:id="19" w:name="_Ref136420243"/>
      <w:bookmarkStart w:id="20" w:name="_Ref136420282"/>
      <w:bookmarkStart w:id="21" w:name="_Ref136420574"/>
      <w:bookmarkStart w:id="22" w:name="_Toc137042373"/>
      <w:r w:rsidRPr="00A8231D">
        <w:t>Derde</w:t>
      </w:r>
      <w:r>
        <w:t>(</w:t>
      </w:r>
      <w:r w:rsidRPr="00A8231D">
        <w:t>n</w:t>
      </w:r>
      <w:r>
        <w:t>)</w:t>
      </w:r>
      <w:r w:rsidRPr="00A8231D">
        <w:t>verklaring</w:t>
      </w:r>
      <w:bookmarkEnd w:id="16"/>
      <w:bookmarkEnd w:id="19"/>
      <w:bookmarkEnd w:id="20"/>
      <w:bookmarkEnd w:id="21"/>
      <w:bookmarkEnd w:id="22"/>
    </w:p>
    <w:p w14:paraId="4767996A" w14:textId="77777777" w:rsidR="0050302A" w:rsidRDefault="0050302A" w:rsidP="0050302A">
      <w:pPr>
        <w:spacing w:line="240" w:lineRule="auto"/>
        <w:rPr>
          <w:szCs w:val="18"/>
          <w:lang w:eastAsia="nl-NL"/>
        </w:rPr>
      </w:pPr>
    </w:p>
    <w:p w14:paraId="6C7555B1" w14:textId="77777777" w:rsidR="0050302A" w:rsidRDefault="0050302A" w:rsidP="0050302A">
      <w:pPr>
        <w:spacing w:line="240" w:lineRule="auto"/>
        <w:rPr>
          <w:szCs w:val="18"/>
          <w:lang w:eastAsia="nl-NL"/>
        </w:rPr>
      </w:pPr>
      <w:r w:rsidRPr="00194F25">
        <w:rPr>
          <w:szCs w:val="18"/>
          <w:lang w:eastAsia="nl-NL"/>
        </w:rPr>
        <w:t xml:space="preserve">Indien de Gegadigde een beroep doet op Derden om te voldoen aan de Geschiktheidseisen dan dient dit formulier te worden ingevuld. </w:t>
      </w:r>
    </w:p>
    <w:p w14:paraId="6C654D80" w14:textId="77777777" w:rsidR="0050302A" w:rsidRPr="00194F25" w:rsidRDefault="0050302A" w:rsidP="0050302A">
      <w:pPr>
        <w:spacing w:line="240" w:lineRule="auto"/>
        <w:rPr>
          <w:szCs w:val="18"/>
          <w:lang w:eastAsia="nl-NL"/>
        </w:rPr>
      </w:pPr>
    </w:p>
    <w:p w14:paraId="055B1E6A" w14:textId="77777777" w:rsidR="0050302A" w:rsidRDefault="0050302A" w:rsidP="0050302A">
      <w:pPr>
        <w:spacing w:line="240" w:lineRule="auto"/>
        <w:rPr>
          <w:szCs w:val="18"/>
          <w:lang w:eastAsia="nl-NL"/>
        </w:rPr>
      </w:pPr>
      <w:r w:rsidRPr="00194F25">
        <w:rPr>
          <w:szCs w:val="18"/>
          <w:lang w:eastAsia="nl-NL"/>
        </w:rPr>
        <w:t>&lt;</w:t>
      </w:r>
      <w:proofErr w:type="gramStart"/>
      <w:r w:rsidRPr="00B6468A">
        <w:rPr>
          <w:szCs w:val="18"/>
          <w:highlight w:val="cyan"/>
          <w:lang w:eastAsia="nl-NL"/>
        </w:rPr>
        <w:t>naam</w:t>
      </w:r>
      <w:proofErr w:type="gramEnd"/>
      <w:r w:rsidRPr="00B6468A">
        <w:rPr>
          <w:szCs w:val="18"/>
          <w:highlight w:val="cyan"/>
          <w:lang w:eastAsia="nl-NL"/>
        </w:rPr>
        <w:t xml:space="preserve"> onderneming Gegadigde</w:t>
      </w:r>
      <w:r w:rsidRPr="00194F25">
        <w:rPr>
          <w:szCs w:val="18"/>
          <w:lang w:eastAsia="nl-NL"/>
        </w:rPr>
        <w:t>&gt;, statutair gevestigd te &lt;</w:t>
      </w:r>
      <w:r w:rsidRPr="00B6468A">
        <w:rPr>
          <w:szCs w:val="18"/>
          <w:highlight w:val="cyan"/>
          <w:lang w:eastAsia="nl-NL"/>
        </w:rPr>
        <w:t>plaats</w:t>
      </w:r>
      <w:r w:rsidRPr="00194F25">
        <w:rPr>
          <w:szCs w:val="18"/>
          <w:lang w:eastAsia="nl-NL"/>
        </w:rPr>
        <w:t>&gt;, kantoorhoudende te &lt;</w:t>
      </w:r>
      <w:r w:rsidRPr="00B6468A">
        <w:rPr>
          <w:szCs w:val="18"/>
          <w:highlight w:val="cyan"/>
          <w:lang w:eastAsia="nl-NL"/>
        </w:rPr>
        <w:t>straatnaam, postcode, plaats</w:t>
      </w:r>
      <w:r w:rsidRPr="00194F25">
        <w:rPr>
          <w:szCs w:val="18"/>
          <w:lang w:eastAsia="nl-NL"/>
        </w:rPr>
        <w:t>&gt;, ingeschreven bij de Kamer van Koophandel te &lt;</w:t>
      </w:r>
      <w:r w:rsidRPr="00B6468A">
        <w:rPr>
          <w:szCs w:val="18"/>
          <w:highlight w:val="cyan"/>
          <w:lang w:eastAsia="nl-NL"/>
        </w:rPr>
        <w:t>plaats</w:t>
      </w:r>
      <w:r w:rsidRPr="00194F25">
        <w:rPr>
          <w:szCs w:val="18"/>
          <w:lang w:eastAsia="nl-NL"/>
        </w:rPr>
        <w:t>&gt; onder nummer &lt;</w:t>
      </w:r>
      <w:proofErr w:type="spellStart"/>
      <w:r w:rsidRPr="00B6468A">
        <w:rPr>
          <w:szCs w:val="18"/>
          <w:highlight w:val="cyan"/>
          <w:lang w:eastAsia="nl-NL"/>
        </w:rPr>
        <w:t>kvk</w:t>
      </w:r>
      <w:proofErr w:type="spellEnd"/>
      <w:r w:rsidRPr="00B6468A">
        <w:rPr>
          <w:szCs w:val="18"/>
          <w:highlight w:val="cyan"/>
          <w:lang w:eastAsia="nl-NL"/>
        </w:rPr>
        <w:t>-nummer</w:t>
      </w:r>
      <w:r w:rsidRPr="00194F25">
        <w:rPr>
          <w:szCs w:val="18"/>
          <w:lang w:eastAsia="nl-NL"/>
        </w:rPr>
        <w:t>&gt;, te dezen rechtsgeldig vertegenwoordigd door haar &lt;</w:t>
      </w:r>
      <w:r w:rsidRPr="00B6468A">
        <w:rPr>
          <w:szCs w:val="18"/>
          <w:highlight w:val="cyan"/>
          <w:lang w:eastAsia="nl-NL"/>
        </w:rPr>
        <w:t>functie</w:t>
      </w:r>
      <w:r w:rsidRPr="00194F25">
        <w:rPr>
          <w:szCs w:val="18"/>
          <w:lang w:eastAsia="nl-NL"/>
        </w:rPr>
        <w:t>&gt; &lt;</w:t>
      </w:r>
      <w:r w:rsidRPr="00B6468A">
        <w:rPr>
          <w:szCs w:val="18"/>
          <w:highlight w:val="cyan"/>
          <w:lang w:eastAsia="nl-NL"/>
        </w:rPr>
        <w:t>naam</w:t>
      </w:r>
      <w:r w:rsidRPr="00194F25">
        <w:rPr>
          <w:szCs w:val="18"/>
          <w:lang w:eastAsia="nl-NL"/>
        </w:rPr>
        <w:t>&gt; in zijn/haar hoedanigheid van &lt;</w:t>
      </w:r>
      <w:r w:rsidRPr="00B6468A">
        <w:rPr>
          <w:szCs w:val="18"/>
          <w:highlight w:val="cyan"/>
          <w:lang w:eastAsia="nl-NL"/>
        </w:rPr>
        <w:t>hoedanigheid</w:t>
      </w:r>
      <w:r w:rsidRPr="00194F25">
        <w:rPr>
          <w:szCs w:val="18"/>
          <w:lang w:eastAsia="nl-NL"/>
        </w:rPr>
        <w:t xml:space="preserve">&gt;, hierna te noemen Gegadigde; </w:t>
      </w:r>
    </w:p>
    <w:p w14:paraId="13AA862D" w14:textId="77777777" w:rsidR="0050302A" w:rsidRPr="00194F25" w:rsidRDefault="0050302A" w:rsidP="0050302A">
      <w:pPr>
        <w:spacing w:line="240" w:lineRule="auto"/>
        <w:rPr>
          <w:szCs w:val="18"/>
          <w:lang w:eastAsia="nl-NL"/>
        </w:rPr>
      </w:pPr>
    </w:p>
    <w:p w14:paraId="0FEA32A2" w14:textId="77777777" w:rsidR="0050302A" w:rsidRDefault="0050302A" w:rsidP="0050302A">
      <w:pPr>
        <w:spacing w:line="240" w:lineRule="auto"/>
        <w:rPr>
          <w:szCs w:val="18"/>
          <w:lang w:eastAsia="nl-NL"/>
        </w:rPr>
      </w:pPr>
      <w:r w:rsidRPr="00194F25">
        <w:rPr>
          <w:szCs w:val="18"/>
          <w:lang w:eastAsia="nl-NL"/>
        </w:rPr>
        <w:t>&lt;</w:t>
      </w:r>
      <w:proofErr w:type="gramStart"/>
      <w:r w:rsidRPr="00B6468A">
        <w:rPr>
          <w:szCs w:val="18"/>
          <w:highlight w:val="cyan"/>
          <w:lang w:eastAsia="nl-NL"/>
        </w:rPr>
        <w:t>naam</w:t>
      </w:r>
      <w:proofErr w:type="gramEnd"/>
      <w:r w:rsidRPr="00B6468A">
        <w:rPr>
          <w:szCs w:val="18"/>
          <w:highlight w:val="cyan"/>
          <w:lang w:eastAsia="nl-NL"/>
        </w:rPr>
        <w:t xml:space="preserve"> holding/Onderaannemer</w:t>
      </w:r>
      <w:r w:rsidRPr="00194F25">
        <w:rPr>
          <w:szCs w:val="18"/>
          <w:lang w:eastAsia="nl-NL"/>
        </w:rPr>
        <w:t>&gt;, statutair gevestigd te &lt;</w:t>
      </w:r>
      <w:r w:rsidRPr="00B6468A">
        <w:rPr>
          <w:szCs w:val="18"/>
          <w:highlight w:val="cyan"/>
          <w:lang w:eastAsia="nl-NL"/>
        </w:rPr>
        <w:t>plaats</w:t>
      </w:r>
      <w:r w:rsidRPr="00194F25">
        <w:rPr>
          <w:szCs w:val="18"/>
          <w:lang w:eastAsia="nl-NL"/>
        </w:rPr>
        <w:t>&gt;, kantoorhoudende te &lt;</w:t>
      </w:r>
      <w:r w:rsidRPr="00B6468A">
        <w:rPr>
          <w:szCs w:val="18"/>
          <w:highlight w:val="cyan"/>
          <w:lang w:eastAsia="nl-NL"/>
        </w:rPr>
        <w:t>straatnaam, postcode, plaats</w:t>
      </w:r>
      <w:r w:rsidRPr="00194F25">
        <w:rPr>
          <w:szCs w:val="18"/>
          <w:lang w:eastAsia="nl-NL"/>
        </w:rPr>
        <w:t>&gt;, ingeschreven bij de Kamer van Koophandel te &lt;</w:t>
      </w:r>
      <w:r w:rsidRPr="00B6468A">
        <w:rPr>
          <w:szCs w:val="18"/>
          <w:highlight w:val="cyan"/>
          <w:lang w:eastAsia="nl-NL"/>
        </w:rPr>
        <w:t>plaats</w:t>
      </w:r>
      <w:r w:rsidRPr="00194F25">
        <w:rPr>
          <w:szCs w:val="18"/>
          <w:lang w:eastAsia="nl-NL"/>
        </w:rPr>
        <w:t>&gt; onder nummer &lt;</w:t>
      </w:r>
      <w:proofErr w:type="spellStart"/>
      <w:r w:rsidRPr="00B6468A">
        <w:rPr>
          <w:szCs w:val="18"/>
          <w:highlight w:val="cyan"/>
          <w:lang w:eastAsia="nl-NL"/>
        </w:rPr>
        <w:t>kvk</w:t>
      </w:r>
      <w:proofErr w:type="spellEnd"/>
      <w:r w:rsidRPr="00B6468A">
        <w:rPr>
          <w:szCs w:val="18"/>
          <w:highlight w:val="cyan"/>
          <w:lang w:eastAsia="nl-NL"/>
        </w:rPr>
        <w:t>-nummer</w:t>
      </w:r>
      <w:r w:rsidRPr="00194F25">
        <w:rPr>
          <w:szCs w:val="18"/>
          <w:lang w:eastAsia="nl-NL"/>
        </w:rPr>
        <w:t>&gt;, te dezen rechtsgeldig vertegenwoordigd door haar &lt;</w:t>
      </w:r>
      <w:r w:rsidRPr="00B6468A">
        <w:rPr>
          <w:szCs w:val="18"/>
          <w:highlight w:val="cyan"/>
          <w:lang w:eastAsia="nl-NL"/>
        </w:rPr>
        <w:t>functie</w:t>
      </w:r>
      <w:r w:rsidRPr="00194F25">
        <w:rPr>
          <w:szCs w:val="18"/>
          <w:lang w:eastAsia="nl-NL"/>
        </w:rPr>
        <w:t>&gt; &lt;</w:t>
      </w:r>
      <w:r w:rsidRPr="00B6468A">
        <w:rPr>
          <w:szCs w:val="18"/>
          <w:highlight w:val="cyan"/>
          <w:lang w:eastAsia="nl-NL"/>
        </w:rPr>
        <w:t>naam</w:t>
      </w:r>
      <w:r w:rsidRPr="00194F25">
        <w:rPr>
          <w:szCs w:val="18"/>
          <w:lang w:eastAsia="nl-NL"/>
        </w:rPr>
        <w:t>&gt; in zijn/haar hoedanigheid van &lt;</w:t>
      </w:r>
      <w:r w:rsidRPr="00B6468A">
        <w:rPr>
          <w:szCs w:val="18"/>
          <w:highlight w:val="cyan"/>
          <w:lang w:eastAsia="nl-NL"/>
        </w:rPr>
        <w:t>hoedanigheid</w:t>
      </w:r>
      <w:r w:rsidRPr="00194F25">
        <w:rPr>
          <w:szCs w:val="18"/>
          <w:lang w:eastAsia="nl-NL"/>
        </w:rPr>
        <w:t>&gt;, hierna te noemen &lt;</w:t>
      </w:r>
      <w:r w:rsidRPr="00B6468A">
        <w:rPr>
          <w:szCs w:val="18"/>
          <w:highlight w:val="cyan"/>
          <w:lang w:eastAsia="nl-NL"/>
        </w:rPr>
        <w:t>holding/Onderaannemer</w:t>
      </w:r>
      <w:r w:rsidRPr="00194F25">
        <w:rPr>
          <w:szCs w:val="18"/>
          <w:lang w:eastAsia="nl-NL"/>
        </w:rPr>
        <w:t xml:space="preserve">&gt;; </w:t>
      </w:r>
    </w:p>
    <w:p w14:paraId="26A532DE" w14:textId="77777777" w:rsidR="0050302A" w:rsidRPr="00194F25" w:rsidRDefault="0050302A" w:rsidP="0050302A">
      <w:pPr>
        <w:spacing w:line="240" w:lineRule="auto"/>
        <w:rPr>
          <w:szCs w:val="18"/>
          <w:lang w:eastAsia="nl-NL"/>
        </w:rPr>
      </w:pPr>
    </w:p>
    <w:p w14:paraId="2A9D231A" w14:textId="77777777" w:rsidR="0050302A" w:rsidRDefault="0050302A" w:rsidP="0050302A">
      <w:pPr>
        <w:spacing w:line="240" w:lineRule="auto"/>
        <w:rPr>
          <w:szCs w:val="18"/>
          <w:lang w:eastAsia="nl-NL"/>
        </w:rPr>
      </w:pPr>
      <w:r w:rsidRPr="00B274B6">
        <w:rPr>
          <w:szCs w:val="18"/>
          <w:lang w:eastAsia="nl-NL"/>
        </w:rPr>
        <w:t>Hierna</w:t>
      </w:r>
      <w:r w:rsidRPr="00194F25">
        <w:rPr>
          <w:szCs w:val="18"/>
          <w:lang w:eastAsia="nl-NL"/>
        </w:rPr>
        <w:t xml:space="preserve"> gezamenlijk te noemen partijen, overwegende dat: </w:t>
      </w:r>
    </w:p>
    <w:p w14:paraId="6958559D" w14:textId="77777777" w:rsidR="0050302A" w:rsidRPr="00194F25" w:rsidRDefault="0050302A" w:rsidP="0050302A">
      <w:pPr>
        <w:spacing w:line="240" w:lineRule="auto"/>
        <w:rPr>
          <w:szCs w:val="18"/>
          <w:lang w:eastAsia="nl-NL"/>
        </w:rPr>
      </w:pPr>
    </w:p>
    <w:p w14:paraId="7CD95893" w14:textId="77777777" w:rsidR="0050302A" w:rsidRPr="00B6468A" w:rsidRDefault="0050302A" w:rsidP="00CD500C">
      <w:pPr>
        <w:pStyle w:val="list-bullet"/>
        <w:rPr>
          <w:lang w:eastAsia="nl-NL"/>
        </w:rPr>
      </w:pPr>
      <w:r w:rsidRPr="00B6468A">
        <w:rPr>
          <w:lang w:eastAsia="nl-NL"/>
        </w:rPr>
        <w:t xml:space="preserve">Aanbesteder een warmteleverancier zoekt voor het ontwerpen, realiseren en exploiteren van het </w:t>
      </w:r>
      <w:r>
        <w:rPr>
          <w:lang w:eastAsia="nl-NL"/>
        </w:rPr>
        <w:t>Energienet Urk</w:t>
      </w:r>
      <w:r w:rsidRPr="00B6468A">
        <w:rPr>
          <w:lang w:eastAsia="nl-NL"/>
        </w:rPr>
        <w:t xml:space="preserve"> en deze door middel van een Aanbesteding wenst te vinden; </w:t>
      </w:r>
    </w:p>
    <w:p w14:paraId="3927F8DD" w14:textId="77777777" w:rsidR="0050302A" w:rsidRPr="00B6468A" w:rsidRDefault="0050302A" w:rsidP="00CD500C">
      <w:pPr>
        <w:pStyle w:val="list-bullet"/>
        <w:rPr>
          <w:lang w:eastAsia="nl-NL"/>
        </w:rPr>
      </w:pPr>
      <w:r w:rsidRPr="00B6468A">
        <w:rPr>
          <w:lang w:eastAsia="nl-NL"/>
        </w:rPr>
        <w:t xml:space="preserve">Gegadigde in dat kader voornemens is een Inschrijving te doen voor de Aanbesteding Concessieovereenkomst </w:t>
      </w:r>
      <w:r>
        <w:rPr>
          <w:lang w:eastAsia="nl-NL"/>
        </w:rPr>
        <w:t>Energienet Urk</w:t>
      </w:r>
      <w:r w:rsidRPr="00B6468A">
        <w:rPr>
          <w:lang w:eastAsia="nl-NL"/>
        </w:rPr>
        <w:t xml:space="preserve">; </w:t>
      </w:r>
    </w:p>
    <w:p w14:paraId="4D82FAB2" w14:textId="77777777" w:rsidR="0050302A" w:rsidRPr="00B6468A" w:rsidRDefault="0050302A" w:rsidP="00CD500C">
      <w:pPr>
        <w:pStyle w:val="list-bullet"/>
        <w:rPr>
          <w:lang w:eastAsia="nl-NL"/>
        </w:rPr>
      </w:pPr>
      <w:r w:rsidRPr="00B6468A">
        <w:rPr>
          <w:lang w:eastAsia="nl-NL"/>
        </w:rPr>
        <w:t xml:space="preserve">Gegadigde </w:t>
      </w:r>
      <w:r w:rsidRPr="005619A7">
        <w:rPr>
          <w:highlight w:val="cyan"/>
          <w:lang w:eastAsia="nl-NL"/>
        </w:rPr>
        <w:t>&lt;holding/Onderaannemer</w:t>
      </w:r>
      <w:r w:rsidRPr="00B6468A">
        <w:rPr>
          <w:lang w:eastAsia="nl-NL"/>
        </w:rPr>
        <w:t xml:space="preserve">&gt; nodig heeft om te kunnen voldoen aan de door de Aanbesteder ter zake van de Aanbesteding gestelde Geschiktheidseisen en/of Selectiecriteria; </w:t>
      </w:r>
    </w:p>
    <w:p w14:paraId="34D85249" w14:textId="00F98F81" w:rsidR="0050302A" w:rsidRPr="00B6468A" w:rsidRDefault="0050302A" w:rsidP="00CD500C">
      <w:pPr>
        <w:pStyle w:val="list-bullet"/>
        <w:rPr>
          <w:lang w:eastAsia="nl-NL"/>
        </w:rPr>
      </w:pPr>
      <w:r w:rsidRPr="00B6468A">
        <w:rPr>
          <w:lang w:eastAsia="nl-NL"/>
        </w:rPr>
        <w:t xml:space="preserve">Partijen in dat kader jegens de Aanbesteder wensen te verklaren dat, indien Gegadigde de </w:t>
      </w:r>
      <w:r w:rsidR="00215766">
        <w:rPr>
          <w:lang w:eastAsia="nl-NL"/>
        </w:rPr>
        <w:t>opdracht</w:t>
      </w:r>
      <w:r w:rsidRPr="00B6468A">
        <w:rPr>
          <w:lang w:eastAsia="nl-NL"/>
        </w:rPr>
        <w:t xml:space="preserve"> gegund krijgt, Gegadigde de </w:t>
      </w:r>
      <w:r w:rsidRPr="005619A7">
        <w:rPr>
          <w:highlight w:val="cyan"/>
          <w:lang w:eastAsia="nl-NL"/>
        </w:rPr>
        <w:t>&lt;holding/Onderaannemer</w:t>
      </w:r>
      <w:r w:rsidRPr="00B6468A">
        <w:rPr>
          <w:lang w:eastAsia="nl-NL"/>
        </w:rPr>
        <w:t>&gt; als uitvoerende partij zal inzetten voor het uitvoeren van die onderdelen van de Concessie waarvoor hij de &lt;</w:t>
      </w:r>
      <w:r w:rsidRPr="005619A7">
        <w:rPr>
          <w:highlight w:val="cyan"/>
          <w:lang w:eastAsia="nl-NL"/>
        </w:rPr>
        <w:t>holding/&gt;Onderaannemer</w:t>
      </w:r>
      <w:r w:rsidRPr="00B6468A">
        <w:rPr>
          <w:lang w:eastAsia="nl-NL"/>
        </w:rPr>
        <w:t xml:space="preserve">&gt; nodig heeft om aan de eisen en/of criteria te voldoen. </w:t>
      </w:r>
    </w:p>
    <w:p w14:paraId="69D98944" w14:textId="77777777" w:rsidR="0050302A" w:rsidRPr="00194F25" w:rsidRDefault="0050302A" w:rsidP="0050302A">
      <w:pPr>
        <w:spacing w:line="240" w:lineRule="auto"/>
        <w:rPr>
          <w:szCs w:val="18"/>
          <w:lang w:eastAsia="nl-NL"/>
        </w:rPr>
      </w:pPr>
    </w:p>
    <w:p w14:paraId="5973F23C" w14:textId="77777777" w:rsidR="0050302A" w:rsidRPr="00B6468A" w:rsidRDefault="0050302A" w:rsidP="0050302A">
      <w:pPr>
        <w:pStyle w:val="ArcadisListBulletOrange"/>
        <w:numPr>
          <w:ilvl w:val="0"/>
          <w:numId w:val="0"/>
        </w:numPr>
        <w:rPr>
          <w:sz w:val="20"/>
          <w:szCs w:val="20"/>
        </w:rPr>
      </w:pPr>
      <w:r w:rsidRPr="00B6468A">
        <w:rPr>
          <w:b/>
          <w:bCs/>
          <w:sz w:val="20"/>
          <w:szCs w:val="20"/>
        </w:rPr>
        <w:t>Namens Gegadigde:</w:t>
      </w: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5953"/>
      </w:tblGrid>
      <w:tr w:rsidR="008F7290" w:rsidRPr="00B274B6" w14:paraId="1A2AEF33" w14:textId="77777777" w:rsidTr="000938B3">
        <w:trPr>
          <w:trHeight w:val="499"/>
        </w:trPr>
        <w:tc>
          <w:tcPr>
            <w:tcW w:w="223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020BD4A" w14:textId="77777777" w:rsidR="0050302A" w:rsidRPr="00B6468A" w:rsidRDefault="0050302A">
            <w:pPr>
              <w:pStyle w:val="ArcadisListBulletOrange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B6468A">
              <w:rPr>
                <w:sz w:val="20"/>
                <w:szCs w:val="20"/>
              </w:rPr>
              <w:t xml:space="preserve">Naam tekenbevoegde 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30AA364" w14:textId="77777777" w:rsidR="0050302A" w:rsidRPr="00B6468A" w:rsidRDefault="0050302A">
            <w:pPr>
              <w:pStyle w:val="ArcadisListBulletOrange"/>
              <w:numPr>
                <w:ilvl w:val="0"/>
                <w:numId w:val="0"/>
              </w:numPr>
              <w:rPr>
                <w:sz w:val="20"/>
                <w:szCs w:val="20"/>
                <w:highlight w:val="cyan"/>
              </w:rPr>
            </w:pPr>
            <w:r w:rsidRPr="00B6468A">
              <w:rPr>
                <w:sz w:val="20"/>
                <w:szCs w:val="20"/>
                <w:highlight w:val="cyan"/>
              </w:rPr>
              <w:t>&lt;</w:t>
            </w:r>
            <w:proofErr w:type="gramStart"/>
            <w:r w:rsidRPr="00B6468A">
              <w:rPr>
                <w:sz w:val="20"/>
                <w:szCs w:val="20"/>
                <w:highlight w:val="cyan"/>
              </w:rPr>
              <w:t>naam</w:t>
            </w:r>
            <w:proofErr w:type="gramEnd"/>
            <w:r w:rsidRPr="00B6468A">
              <w:rPr>
                <w:sz w:val="20"/>
                <w:szCs w:val="20"/>
                <w:highlight w:val="cyan"/>
              </w:rPr>
              <w:t xml:space="preserve">&gt; </w:t>
            </w:r>
          </w:p>
        </w:tc>
      </w:tr>
      <w:tr w:rsidR="008F7290" w:rsidRPr="00B274B6" w14:paraId="3281C469" w14:textId="77777777" w:rsidTr="000938B3">
        <w:trPr>
          <w:trHeight w:val="451"/>
        </w:trPr>
        <w:tc>
          <w:tcPr>
            <w:tcW w:w="223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C273005" w14:textId="77777777" w:rsidR="0050302A" w:rsidRPr="00B6468A" w:rsidRDefault="0050302A">
            <w:pPr>
              <w:pStyle w:val="ArcadisListBulletOrange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B6468A">
              <w:rPr>
                <w:sz w:val="20"/>
                <w:szCs w:val="20"/>
              </w:rPr>
              <w:t xml:space="preserve">Handtekening 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66A2E60" w14:textId="77777777" w:rsidR="0050302A" w:rsidRPr="00B6468A" w:rsidRDefault="0050302A">
            <w:pPr>
              <w:pStyle w:val="ArcadisListBulletOrange"/>
              <w:numPr>
                <w:ilvl w:val="0"/>
                <w:numId w:val="0"/>
              </w:numPr>
              <w:rPr>
                <w:sz w:val="20"/>
                <w:szCs w:val="20"/>
                <w:highlight w:val="cyan"/>
              </w:rPr>
            </w:pPr>
            <w:r w:rsidRPr="00B6468A">
              <w:rPr>
                <w:sz w:val="20"/>
                <w:szCs w:val="20"/>
                <w:highlight w:val="cyan"/>
              </w:rPr>
              <w:t>&lt;</w:t>
            </w:r>
            <w:proofErr w:type="gramStart"/>
            <w:r w:rsidRPr="00B6468A">
              <w:rPr>
                <w:sz w:val="20"/>
                <w:szCs w:val="20"/>
                <w:highlight w:val="cyan"/>
              </w:rPr>
              <w:t>handtekening</w:t>
            </w:r>
            <w:proofErr w:type="gramEnd"/>
            <w:r w:rsidRPr="00B6468A">
              <w:rPr>
                <w:sz w:val="20"/>
                <w:szCs w:val="20"/>
                <w:highlight w:val="cyan"/>
              </w:rPr>
              <w:t xml:space="preserve">&gt; </w:t>
            </w:r>
          </w:p>
        </w:tc>
      </w:tr>
      <w:tr w:rsidR="008F7290" w:rsidRPr="00B274B6" w14:paraId="02F153DE" w14:textId="77777777" w:rsidTr="000938B3">
        <w:trPr>
          <w:trHeight w:val="445"/>
        </w:trPr>
        <w:tc>
          <w:tcPr>
            <w:tcW w:w="223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758B814" w14:textId="77777777" w:rsidR="0050302A" w:rsidRPr="00B6468A" w:rsidRDefault="0050302A">
            <w:pPr>
              <w:pStyle w:val="ArcadisListBulletOrange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B6468A">
              <w:rPr>
                <w:sz w:val="20"/>
                <w:szCs w:val="20"/>
              </w:rPr>
              <w:t xml:space="preserve">Datum 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19A9920" w14:textId="77777777" w:rsidR="0050302A" w:rsidRPr="00B6468A" w:rsidRDefault="0050302A">
            <w:pPr>
              <w:pStyle w:val="ArcadisListBulletOrange"/>
              <w:numPr>
                <w:ilvl w:val="0"/>
                <w:numId w:val="0"/>
              </w:numPr>
              <w:rPr>
                <w:sz w:val="20"/>
                <w:szCs w:val="20"/>
                <w:highlight w:val="cyan"/>
              </w:rPr>
            </w:pPr>
            <w:r w:rsidRPr="00B6468A">
              <w:rPr>
                <w:sz w:val="20"/>
                <w:szCs w:val="20"/>
                <w:highlight w:val="cyan"/>
              </w:rPr>
              <w:t>&lt;</w:t>
            </w:r>
            <w:proofErr w:type="gramStart"/>
            <w:r w:rsidRPr="00B6468A">
              <w:rPr>
                <w:sz w:val="20"/>
                <w:szCs w:val="20"/>
                <w:highlight w:val="cyan"/>
              </w:rPr>
              <w:t>datum</w:t>
            </w:r>
            <w:proofErr w:type="gramEnd"/>
            <w:r w:rsidRPr="00B6468A">
              <w:rPr>
                <w:sz w:val="20"/>
                <w:szCs w:val="20"/>
                <w:highlight w:val="cyan"/>
              </w:rPr>
              <w:t xml:space="preserve">&gt; </w:t>
            </w:r>
          </w:p>
        </w:tc>
      </w:tr>
    </w:tbl>
    <w:p w14:paraId="7F2B2D0F" w14:textId="77777777" w:rsidR="0050302A" w:rsidRPr="00B6468A" w:rsidRDefault="0050302A" w:rsidP="0050302A">
      <w:pPr>
        <w:pStyle w:val="ArcadisListBulletOrange"/>
        <w:numPr>
          <w:ilvl w:val="0"/>
          <w:numId w:val="0"/>
        </w:numPr>
        <w:rPr>
          <w:sz w:val="20"/>
          <w:szCs w:val="20"/>
        </w:rPr>
      </w:pPr>
    </w:p>
    <w:p w14:paraId="366C883F" w14:textId="77777777" w:rsidR="0050302A" w:rsidRPr="00B6468A" w:rsidRDefault="0050302A" w:rsidP="0050302A">
      <w:pPr>
        <w:pStyle w:val="ArcadisListBulletOrange"/>
        <w:numPr>
          <w:ilvl w:val="0"/>
          <w:numId w:val="0"/>
        </w:numPr>
        <w:rPr>
          <w:sz w:val="20"/>
          <w:szCs w:val="20"/>
        </w:rPr>
      </w:pPr>
      <w:r w:rsidRPr="00B6468A">
        <w:rPr>
          <w:b/>
          <w:bCs/>
          <w:sz w:val="20"/>
          <w:szCs w:val="20"/>
        </w:rPr>
        <w:t>Namens de &lt;holding/Onderaannemer&gt;:</w:t>
      </w: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5953"/>
      </w:tblGrid>
      <w:tr w:rsidR="008F7290" w:rsidRPr="00B274B6" w14:paraId="3DA278EE" w14:textId="77777777" w:rsidTr="000938B3">
        <w:trPr>
          <w:trHeight w:val="499"/>
        </w:trPr>
        <w:tc>
          <w:tcPr>
            <w:tcW w:w="223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CB3A3BD" w14:textId="77777777" w:rsidR="0050302A" w:rsidRPr="00B6468A" w:rsidRDefault="0050302A">
            <w:pPr>
              <w:pStyle w:val="ArcadisListBulletOrange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B6468A">
              <w:rPr>
                <w:sz w:val="20"/>
                <w:szCs w:val="20"/>
              </w:rPr>
              <w:t xml:space="preserve">Naam tekenbevoegde 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29D751C" w14:textId="77777777" w:rsidR="0050302A" w:rsidRPr="00B6468A" w:rsidRDefault="0050302A">
            <w:pPr>
              <w:pStyle w:val="ArcadisListBulletOrange"/>
              <w:numPr>
                <w:ilvl w:val="0"/>
                <w:numId w:val="0"/>
              </w:numPr>
              <w:rPr>
                <w:sz w:val="20"/>
                <w:szCs w:val="20"/>
                <w:highlight w:val="cyan"/>
              </w:rPr>
            </w:pPr>
            <w:r w:rsidRPr="00B6468A">
              <w:rPr>
                <w:sz w:val="20"/>
                <w:szCs w:val="20"/>
                <w:highlight w:val="cyan"/>
              </w:rPr>
              <w:t>&lt;</w:t>
            </w:r>
            <w:proofErr w:type="gramStart"/>
            <w:r w:rsidRPr="00B6468A">
              <w:rPr>
                <w:sz w:val="20"/>
                <w:szCs w:val="20"/>
                <w:highlight w:val="cyan"/>
              </w:rPr>
              <w:t>naam</w:t>
            </w:r>
            <w:proofErr w:type="gramEnd"/>
            <w:r w:rsidRPr="00B6468A">
              <w:rPr>
                <w:sz w:val="20"/>
                <w:szCs w:val="20"/>
                <w:highlight w:val="cyan"/>
              </w:rPr>
              <w:t xml:space="preserve">&gt; </w:t>
            </w:r>
          </w:p>
        </w:tc>
      </w:tr>
      <w:tr w:rsidR="008F7290" w:rsidRPr="00B274B6" w14:paraId="72195E51" w14:textId="77777777" w:rsidTr="000938B3">
        <w:trPr>
          <w:trHeight w:val="451"/>
        </w:trPr>
        <w:tc>
          <w:tcPr>
            <w:tcW w:w="223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D06206C" w14:textId="77777777" w:rsidR="0050302A" w:rsidRPr="00B6468A" w:rsidRDefault="0050302A">
            <w:pPr>
              <w:pStyle w:val="ArcadisListBulletOrange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B6468A">
              <w:rPr>
                <w:sz w:val="20"/>
                <w:szCs w:val="20"/>
              </w:rPr>
              <w:t xml:space="preserve">Handtekening 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F16A089" w14:textId="77777777" w:rsidR="0050302A" w:rsidRPr="00B6468A" w:rsidRDefault="0050302A">
            <w:pPr>
              <w:pStyle w:val="ArcadisListBulletOrange"/>
              <w:numPr>
                <w:ilvl w:val="0"/>
                <w:numId w:val="0"/>
              </w:numPr>
              <w:rPr>
                <w:sz w:val="20"/>
                <w:szCs w:val="20"/>
                <w:highlight w:val="cyan"/>
              </w:rPr>
            </w:pPr>
            <w:r w:rsidRPr="00B6468A">
              <w:rPr>
                <w:sz w:val="20"/>
                <w:szCs w:val="20"/>
                <w:highlight w:val="cyan"/>
              </w:rPr>
              <w:t>&lt;</w:t>
            </w:r>
            <w:proofErr w:type="gramStart"/>
            <w:r w:rsidRPr="00B6468A">
              <w:rPr>
                <w:sz w:val="20"/>
                <w:szCs w:val="20"/>
                <w:highlight w:val="cyan"/>
              </w:rPr>
              <w:t>handtekening</w:t>
            </w:r>
            <w:proofErr w:type="gramEnd"/>
            <w:r w:rsidRPr="00B6468A">
              <w:rPr>
                <w:sz w:val="20"/>
                <w:szCs w:val="20"/>
                <w:highlight w:val="cyan"/>
              </w:rPr>
              <w:t xml:space="preserve">&gt; </w:t>
            </w:r>
          </w:p>
        </w:tc>
      </w:tr>
      <w:tr w:rsidR="008F7290" w:rsidRPr="00B274B6" w14:paraId="101DF405" w14:textId="77777777" w:rsidTr="000938B3">
        <w:trPr>
          <w:trHeight w:val="445"/>
        </w:trPr>
        <w:tc>
          <w:tcPr>
            <w:tcW w:w="223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2442C41" w14:textId="77777777" w:rsidR="0050302A" w:rsidRPr="00B6468A" w:rsidRDefault="0050302A">
            <w:pPr>
              <w:pStyle w:val="ArcadisListBulletOrange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B6468A">
              <w:rPr>
                <w:sz w:val="20"/>
                <w:szCs w:val="20"/>
              </w:rPr>
              <w:t xml:space="preserve">Datum </w:t>
            </w:r>
          </w:p>
        </w:tc>
        <w:tc>
          <w:tcPr>
            <w:tcW w:w="595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C62A9EF" w14:textId="77777777" w:rsidR="0050302A" w:rsidRPr="00B6468A" w:rsidRDefault="0050302A">
            <w:pPr>
              <w:pStyle w:val="ArcadisListBulletOrange"/>
              <w:numPr>
                <w:ilvl w:val="0"/>
                <w:numId w:val="0"/>
              </w:numPr>
              <w:rPr>
                <w:sz w:val="20"/>
                <w:szCs w:val="20"/>
                <w:highlight w:val="cyan"/>
              </w:rPr>
            </w:pPr>
            <w:r w:rsidRPr="00B6468A">
              <w:rPr>
                <w:sz w:val="20"/>
                <w:szCs w:val="20"/>
                <w:highlight w:val="cyan"/>
              </w:rPr>
              <w:t>&lt;</w:t>
            </w:r>
            <w:proofErr w:type="gramStart"/>
            <w:r w:rsidRPr="00B6468A">
              <w:rPr>
                <w:sz w:val="20"/>
                <w:szCs w:val="20"/>
                <w:highlight w:val="cyan"/>
              </w:rPr>
              <w:t>datum</w:t>
            </w:r>
            <w:proofErr w:type="gramEnd"/>
            <w:r w:rsidRPr="00B6468A">
              <w:rPr>
                <w:sz w:val="20"/>
                <w:szCs w:val="20"/>
                <w:highlight w:val="cyan"/>
              </w:rPr>
              <w:t xml:space="preserve">&gt; </w:t>
            </w:r>
          </w:p>
        </w:tc>
      </w:tr>
    </w:tbl>
    <w:p w14:paraId="68270E26" w14:textId="77777777" w:rsidR="0050302A" w:rsidRPr="00042C84" w:rsidRDefault="0050302A" w:rsidP="0050302A">
      <w:pPr>
        <w:pStyle w:val="ArcadisListBulletOrange"/>
        <w:numPr>
          <w:ilvl w:val="0"/>
          <w:numId w:val="0"/>
        </w:numPr>
      </w:pPr>
    </w:p>
    <w:bookmarkEnd w:id="17"/>
    <w:bookmarkEnd w:id="18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sectPr w:rsidR="0050302A" w:rsidRPr="00042C84" w:rsidSect="00B23E6F">
      <w:headerReference w:type="default" r:id="rId13"/>
      <w:footerReference w:type="default" r:id="rId14"/>
      <w:pgSz w:w="11907" w:h="16840" w:code="9"/>
      <w:pgMar w:top="1701" w:right="1701" w:bottom="1418" w:left="1701" w:header="731" w:footer="420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BFE8C" w14:textId="77777777" w:rsidR="001A4CEF" w:rsidRPr="00491110" w:rsidRDefault="001A4CEF" w:rsidP="00A01C49">
      <w:r w:rsidRPr="00491110">
        <w:separator/>
      </w:r>
    </w:p>
  </w:endnote>
  <w:endnote w:type="continuationSeparator" w:id="0">
    <w:p w14:paraId="47F69F7E" w14:textId="77777777" w:rsidR="001A4CEF" w:rsidRPr="00491110" w:rsidRDefault="001A4CEF" w:rsidP="00A01C49">
      <w:r w:rsidRPr="00491110">
        <w:continuationSeparator/>
      </w:r>
    </w:p>
  </w:endnote>
  <w:endnote w:type="continuationNotice" w:id="1">
    <w:p w14:paraId="62224B4E" w14:textId="77777777" w:rsidR="001A4CEF" w:rsidRDefault="001A4CE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IX Barcode">
    <w:altName w:val="Calibri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pPr w:vertAnchor="page" w:horzAnchor="margin" w:tblpYSpec="bottom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274"/>
    </w:tblGrid>
    <w:tr w:rsidR="000834B9" w14:paraId="29F08F6A" w14:textId="77777777" w:rsidTr="00AE7E28">
      <w:trPr>
        <w:trHeight w:val="357"/>
      </w:trPr>
      <w:tc>
        <w:tcPr>
          <w:tcW w:w="6235" w:type="dxa"/>
        </w:tcPr>
        <w:p w14:paraId="26DFDF1D" w14:textId="00FE3454" w:rsidR="000834B9" w:rsidRDefault="007E5592" w:rsidP="00EA1819">
          <w:pPr>
            <w:pStyle w:val="kenmerk"/>
            <w:ind w:left="0"/>
          </w:pPr>
          <w:r>
            <w:rPr>
              <w:noProof/>
            </w:rPr>
            <w:drawing>
              <wp:anchor distT="0" distB="0" distL="114300" distR="114300" simplePos="0" relativeHeight="251655168" behindDoc="0" locked="0" layoutInCell="1" allowOverlap="1" wp14:anchorId="4AEFB3B6" wp14:editId="21DF39DC">
                <wp:simplePos x="0" y="0"/>
                <wp:positionH relativeFrom="column">
                  <wp:posOffset>-3810</wp:posOffset>
                </wp:positionH>
                <wp:positionV relativeFrom="paragraph">
                  <wp:posOffset>-52070</wp:posOffset>
                </wp:positionV>
                <wp:extent cx="838200" cy="471178"/>
                <wp:effectExtent l="0" t="0" r="0" b="508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9086" cy="47167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0834B9">
            <w:fldChar w:fldCharType="begin"/>
          </w:r>
          <w:r w:rsidR="000834B9">
            <w:instrText xml:space="preserve"> DOCPROPERTY statusvolg </w:instrText>
          </w:r>
          <w:r w:rsidR="000834B9">
            <w:fldChar w:fldCharType="end"/>
          </w:r>
        </w:p>
      </w:tc>
      <w:tc>
        <w:tcPr>
          <w:tcW w:w="2275" w:type="dxa"/>
          <w:vAlign w:val="bottom"/>
        </w:tcPr>
        <w:p w14:paraId="757F2663" w14:textId="14F25DE5" w:rsidR="000834B9" w:rsidRDefault="000834B9" w:rsidP="00EA1819">
          <w:pPr>
            <w:pStyle w:val="paginanummering"/>
            <w:jc w:val="right"/>
          </w:pPr>
          <w:r w:rsidRPr="00EA1819">
            <w:rPr>
              <w:color w:val="auto"/>
            </w:rPr>
            <w:fldChar w:fldCharType="begin"/>
          </w:r>
          <w:r w:rsidRPr="00EA1819">
            <w:rPr>
              <w:color w:val="auto"/>
            </w:rPr>
            <w:instrText xml:space="preserve"> page </w:instrText>
          </w:r>
          <w:r w:rsidRPr="00EA1819">
            <w:rPr>
              <w:color w:val="auto"/>
            </w:rPr>
            <w:fldChar w:fldCharType="separate"/>
          </w:r>
          <w:r>
            <w:rPr>
              <w:noProof/>
              <w:color w:val="auto"/>
            </w:rPr>
            <w:t>32</w:t>
          </w:r>
          <w:r w:rsidRPr="00EA1819">
            <w:rPr>
              <w:color w:val="auto"/>
            </w:rPr>
            <w:fldChar w:fldCharType="end"/>
          </w:r>
        </w:p>
      </w:tc>
    </w:tr>
    <w:tr w:rsidR="000834B9" w14:paraId="468D140E" w14:textId="77777777" w:rsidTr="00EA1819">
      <w:trPr>
        <w:trHeight w:val="709"/>
      </w:trPr>
      <w:tc>
        <w:tcPr>
          <w:tcW w:w="6235" w:type="dxa"/>
        </w:tcPr>
        <w:p w14:paraId="0CBA9B45" w14:textId="29F95A92" w:rsidR="000834B9" w:rsidRDefault="000834B9" w:rsidP="00A01C49">
          <w:pPr>
            <w:pStyle w:val="Footer"/>
          </w:pPr>
        </w:p>
      </w:tc>
      <w:tc>
        <w:tcPr>
          <w:tcW w:w="2275" w:type="dxa"/>
        </w:tcPr>
        <w:p w14:paraId="6DE35DA9" w14:textId="77777777" w:rsidR="000834B9" w:rsidRDefault="000834B9" w:rsidP="00A01C49">
          <w:pPr>
            <w:pStyle w:val="Footer"/>
          </w:pPr>
        </w:p>
      </w:tc>
    </w:tr>
  </w:tbl>
  <w:p w14:paraId="2D473A13" w14:textId="455B04F3" w:rsidR="000834B9" w:rsidRPr="000245E1" w:rsidRDefault="000834B9" w:rsidP="00A01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4A527" w14:textId="77777777" w:rsidR="001A4CEF" w:rsidRPr="00491110" w:rsidRDefault="001A4CEF" w:rsidP="00A01C49">
      <w:r w:rsidRPr="00491110">
        <w:separator/>
      </w:r>
    </w:p>
  </w:footnote>
  <w:footnote w:type="continuationSeparator" w:id="0">
    <w:p w14:paraId="69F29396" w14:textId="77777777" w:rsidR="001A4CEF" w:rsidRPr="00491110" w:rsidRDefault="001A4CEF" w:rsidP="00A01C49">
      <w:r w:rsidRPr="00491110">
        <w:continuationSeparator/>
      </w:r>
    </w:p>
  </w:footnote>
  <w:footnote w:type="continuationNotice" w:id="1">
    <w:p w14:paraId="2B2C5D7B" w14:textId="77777777" w:rsidR="001A4CEF" w:rsidRDefault="001A4CE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pPr w:vertAnchor="page" w:horzAnchor="margin" w:tblpYSpec="top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52"/>
      <w:gridCol w:w="4253"/>
    </w:tblGrid>
    <w:tr w:rsidR="000834B9" w:rsidRPr="009B4B5F" w14:paraId="48CB0412" w14:textId="77777777" w:rsidTr="00AE7E28">
      <w:trPr>
        <w:trHeight w:val="731"/>
      </w:trPr>
      <w:tc>
        <w:tcPr>
          <w:tcW w:w="2500" w:type="pct"/>
        </w:tcPr>
        <w:p w14:paraId="35BBB976" w14:textId="77777777" w:rsidR="000834B9" w:rsidRPr="009B4B5F" w:rsidRDefault="000834B9" w:rsidP="00A01C49">
          <w:pPr>
            <w:pStyle w:val="intable"/>
            <w:rPr>
              <w:rFonts w:cs="Arial"/>
              <w:lang w:val="en-US"/>
            </w:rPr>
          </w:pPr>
        </w:p>
      </w:tc>
      <w:tc>
        <w:tcPr>
          <w:tcW w:w="2500" w:type="pct"/>
        </w:tcPr>
        <w:p w14:paraId="7DC6A593" w14:textId="77777777" w:rsidR="000834B9" w:rsidRPr="009B4B5F" w:rsidRDefault="000834B9" w:rsidP="00A01C49">
          <w:pPr>
            <w:pStyle w:val="intable"/>
            <w:rPr>
              <w:rFonts w:cs="Arial"/>
              <w:sz w:val="12"/>
            </w:rPr>
          </w:pPr>
        </w:p>
      </w:tc>
    </w:tr>
    <w:tr w:rsidR="000834B9" w:rsidRPr="009B4B5F" w14:paraId="722CC05A" w14:textId="77777777" w:rsidTr="00AE7E28">
      <w:trPr>
        <w:trHeight w:val="403"/>
      </w:trPr>
      <w:tc>
        <w:tcPr>
          <w:tcW w:w="2500" w:type="pct"/>
        </w:tcPr>
        <w:p w14:paraId="2F67F032" w14:textId="77777777" w:rsidR="000834B9" w:rsidRPr="009B4B5F" w:rsidRDefault="000834B9" w:rsidP="00EA1819">
          <w:pPr>
            <w:pStyle w:val="intable"/>
            <w:rPr>
              <w:rFonts w:cs="Arial"/>
            </w:rPr>
          </w:pPr>
        </w:p>
        <w:sdt>
          <w:sdtPr>
            <w:rPr>
              <w:rFonts w:ascii="Arial" w:hAnsi="Arial" w:cs="Arial"/>
              <w:color w:val="auto"/>
            </w:rPr>
            <w:alias w:val="Bedrijf"/>
            <w:tag w:val=""/>
            <w:id w:val="-186448093"/>
            <w:dataBinding w:prefixMappings="xmlns:ns0='http://schemas.openxmlformats.org/officeDocument/2006/extended-properties' " w:xpath="/ns0:Properties[1]/ns0:Company[1]" w:storeItemID="{6668398D-A668-4E3E-A5EB-62B293D839F1}"/>
            <w:text/>
          </w:sdtPr>
          <w:sdtEndPr/>
          <w:sdtContent>
            <w:p w14:paraId="417676D8" w14:textId="46036287" w:rsidR="000834B9" w:rsidRPr="009B4B5F" w:rsidRDefault="000834B9" w:rsidP="00EA1819">
              <w:pPr>
                <w:pStyle w:val="boventitel"/>
                <w:jc w:val="left"/>
                <w:rPr>
                  <w:rFonts w:ascii="Arial" w:hAnsi="Arial" w:cs="Arial"/>
                  <w:color w:val="auto"/>
                </w:rPr>
              </w:pPr>
              <w:r w:rsidRPr="009B4B5F">
                <w:rPr>
                  <w:rFonts w:ascii="Arial" w:hAnsi="Arial" w:cs="Arial"/>
                  <w:color w:val="auto"/>
                </w:rPr>
                <w:t>Gemeente Urk</w:t>
              </w:r>
            </w:p>
          </w:sdtContent>
        </w:sdt>
        <w:p w14:paraId="78BA1DA6" w14:textId="48DC2B5E" w:rsidR="000834B9" w:rsidRPr="009B4B5F" w:rsidRDefault="0064073E" w:rsidP="00EA1819">
          <w:pPr>
            <w:pStyle w:val="boventitel"/>
            <w:jc w:val="left"/>
            <w:rPr>
              <w:rFonts w:ascii="Arial" w:hAnsi="Arial" w:cs="Arial"/>
              <w:color w:val="auto"/>
            </w:rPr>
          </w:pPr>
          <w:sdt>
            <w:sdtPr>
              <w:rPr>
                <w:rFonts w:ascii="Arial" w:hAnsi="Arial" w:cs="Arial"/>
                <w:color w:val="auto"/>
              </w:rPr>
              <w:alias w:val="Titel"/>
              <w:tag w:val=""/>
              <w:id w:val="487900902"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0018F5">
                <w:rPr>
                  <w:rFonts w:ascii="Arial" w:hAnsi="Arial" w:cs="Arial"/>
                  <w:color w:val="auto"/>
                </w:rPr>
                <w:t>Energienet Urk</w:t>
              </w:r>
            </w:sdtContent>
          </w:sdt>
        </w:p>
      </w:tc>
      <w:tc>
        <w:tcPr>
          <w:tcW w:w="2500" w:type="pct"/>
          <w:shd w:val="clear" w:color="auto" w:fill="auto"/>
        </w:tcPr>
        <w:p w14:paraId="171059B3" w14:textId="2D32A0EC" w:rsidR="000834B9" w:rsidRPr="009B4B5F" w:rsidRDefault="0064073E" w:rsidP="00EA1819">
          <w:pPr>
            <w:pStyle w:val="boventitel"/>
            <w:rPr>
              <w:rFonts w:ascii="Arial" w:hAnsi="Arial" w:cs="Arial"/>
              <w:color w:val="auto"/>
            </w:rPr>
          </w:pPr>
          <w:sdt>
            <w:sdtPr>
              <w:rPr>
                <w:rFonts w:ascii="Arial" w:hAnsi="Arial" w:cs="Arial"/>
                <w:color w:val="auto"/>
              </w:rPr>
              <w:alias w:val="Categorie"/>
              <w:tag w:val=""/>
              <w:id w:val="-1097250428"/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EndPr/>
            <w:sdtContent>
              <w:r w:rsidR="0058042C">
                <w:rPr>
                  <w:rFonts w:ascii="Arial" w:hAnsi="Arial" w:cs="Arial"/>
                  <w:color w:val="auto"/>
                </w:rPr>
                <w:t>RD-2023-14</w:t>
              </w:r>
            </w:sdtContent>
          </w:sdt>
        </w:p>
        <w:p w14:paraId="694DED2F" w14:textId="12BF26C2" w:rsidR="000834B9" w:rsidRPr="009B4B5F" w:rsidRDefault="0064073E" w:rsidP="00EA1819">
          <w:pPr>
            <w:pStyle w:val="boventitel"/>
            <w:rPr>
              <w:rFonts w:ascii="Arial" w:hAnsi="Arial" w:cs="Arial"/>
              <w:color w:val="auto"/>
            </w:rPr>
          </w:pPr>
          <w:sdt>
            <w:sdtPr>
              <w:rPr>
                <w:rFonts w:ascii="Arial" w:hAnsi="Arial" w:cs="Arial"/>
                <w:color w:val="auto"/>
              </w:rPr>
              <w:alias w:val="Onderwerp"/>
              <w:tag w:val=""/>
              <w:id w:val="-1603641422"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EndPr/>
            <w:sdtContent>
              <w:r w:rsidR="00EF0427">
                <w:rPr>
                  <w:rFonts w:ascii="Arial" w:hAnsi="Arial" w:cs="Arial"/>
                  <w:color w:val="auto"/>
                </w:rPr>
                <w:t>Selectieleidraad</w:t>
              </w:r>
            </w:sdtContent>
          </w:sdt>
        </w:p>
        <w:sdt>
          <w:sdtPr>
            <w:rPr>
              <w:rFonts w:ascii="Arial" w:hAnsi="Arial" w:cs="Arial"/>
              <w:color w:val="auto"/>
            </w:rPr>
            <w:alias w:val="Publicatiedatum"/>
            <w:tag w:val=""/>
            <w:id w:val="1956051697"/>
            <w:dataBinding w:prefixMappings="xmlns:ns0='http://schemas.microsoft.com/office/2006/coverPageProps' " w:xpath="/ns0:CoverPageProperties[1]/ns0:PublishDate[1]" w:storeItemID="{55AF091B-3C7A-41E3-B477-F2FDAA23CFDA}"/>
            <w:date w:fullDate="2023-06-07T00:00:00Z">
              <w:dateFormat w:val="d-M-yyyy"/>
              <w:lid w:val="nl-NL"/>
              <w:storeMappedDataAs w:val="dateTime"/>
              <w:calendar w:val="gregorian"/>
            </w:date>
          </w:sdtPr>
          <w:sdtEndPr/>
          <w:sdtContent>
            <w:p w14:paraId="6D911703" w14:textId="4710052B" w:rsidR="000834B9" w:rsidRPr="009B4B5F" w:rsidRDefault="00AD72D3" w:rsidP="00363708">
              <w:pPr>
                <w:pStyle w:val="boventitel"/>
                <w:rPr>
                  <w:rFonts w:ascii="Arial" w:hAnsi="Arial" w:cs="Arial"/>
                  <w:color w:val="auto"/>
                </w:rPr>
              </w:pPr>
              <w:r>
                <w:rPr>
                  <w:rFonts w:ascii="Arial" w:hAnsi="Arial" w:cs="Arial"/>
                  <w:color w:val="auto"/>
                </w:rPr>
                <w:t>7-6-2023</w:t>
              </w:r>
            </w:p>
          </w:sdtContent>
        </w:sdt>
      </w:tc>
    </w:tr>
  </w:tbl>
  <w:p w14:paraId="39DC3D0C" w14:textId="77777777" w:rsidR="000834B9" w:rsidRPr="00491110" w:rsidRDefault="000834B9" w:rsidP="00A01C49">
    <w:pPr>
      <w:pStyle w:val="intab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E5149"/>
    <w:multiLevelType w:val="hybridMultilevel"/>
    <w:tmpl w:val="52D421A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7E24"/>
    <w:multiLevelType w:val="hybridMultilevel"/>
    <w:tmpl w:val="F460C1EE"/>
    <w:name w:val="Koppen222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E36B94"/>
    <w:multiLevelType w:val="hybridMultilevel"/>
    <w:tmpl w:val="DB167114"/>
    <w:lvl w:ilvl="0" w:tplc="A86E27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940B47"/>
    <w:multiLevelType w:val="hybridMultilevel"/>
    <w:tmpl w:val="A44691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2415A"/>
    <w:multiLevelType w:val="hybridMultilevel"/>
    <w:tmpl w:val="BC189B98"/>
    <w:lvl w:ilvl="0" w:tplc="4D369740">
      <w:start w:val="1"/>
      <w:numFmt w:val="decimal"/>
      <w:pStyle w:val="TableofAuthorities"/>
      <w:lvlText w:val="%1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E7C15"/>
    <w:multiLevelType w:val="hybridMultilevel"/>
    <w:tmpl w:val="2546451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35A8D"/>
    <w:multiLevelType w:val="hybridMultilevel"/>
    <w:tmpl w:val="5B541B98"/>
    <w:lvl w:ilvl="0" w:tplc="2000000F">
      <w:start w:val="1"/>
      <w:numFmt w:val="decimal"/>
      <w:lvlText w:val="%1."/>
      <w:lvlJc w:val="left"/>
      <w:pPr>
        <w:ind w:left="1107" w:hanging="360"/>
      </w:pPr>
    </w:lvl>
    <w:lvl w:ilvl="1" w:tplc="20000019" w:tentative="1">
      <w:start w:val="1"/>
      <w:numFmt w:val="lowerLetter"/>
      <w:lvlText w:val="%2."/>
      <w:lvlJc w:val="left"/>
      <w:pPr>
        <w:ind w:left="1827" w:hanging="360"/>
      </w:pPr>
    </w:lvl>
    <w:lvl w:ilvl="2" w:tplc="2000001B" w:tentative="1">
      <w:start w:val="1"/>
      <w:numFmt w:val="lowerRoman"/>
      <w:lvlText w:val="%3."/>
      <w:lvlJc w:val="right"/>
      <w:pPr>
        <w:ind w:left="2547" w:hanging="180"/>
      </w:pPr>
    </w:lvl>
    <w:lvl w:ilvl="3" w:tplc="2000000F" w:tentative="1">
      <w:start w:val="1"/>
      <w:numFmt w:val="decimal"/>
      <w:lvlText w:val="%4."/>
      <w:lvlJc w:val="left"/>
      <w:pPr>
        <w:ind w:left="3267" w:hanging="360"/>
      </w:pPr>
    </w:lvl>
    <w:lvl w:ilvl="4" w:tplc="20000019" w:tentative="1">
      <w:start w:val="1"/>
      <w:numFmt w:val="lowerLetter"/>
      <w:lvlText w:val="%5."/>
      <w:lvlJc w:val="left"/>
      <w:pPr>
        <w:ind w:left="3987" w:hanging="360"/>
      </w:pPr>
    </w:lvl>
    <w:lvl w:ilvl="5" w:tplc="2000001B" w:tentative="1">
      <w:start w:val="1"/>
      <w:numFmt w:val="lowerRoman"/>
      <w:lvlText w:val="%6."/>
      <w:lvlJc w:val="right"/>
      <w:pPr>
        <w:ind w:left="4707" w:hanging="180"/>
      </w:pPr>
    </w:lvl>
    <w:lvl w:ilvl="6" w:tplc="2000000F" w:tentative="1">
      <w:start w:val="1"/>
      <w:numFmt w:val="decimal"/>
      <w:lvlText w:val="%7."/>
      <w:lvlJc w:val="left"/>
      <w:pPr>
        <w:ind w:left="5427" w:hanging="360"/>
      </w:pPr>
    </w:lvl>
    <w:lvl w:ilvl="7" w:tplc="20000019" w:tentative="1">
      <w:start w:val="1"/>
      <w:numFmt w:val="lowerLetter"/>
      <w:lvlText w:val="%8."/>
      <w:lvlJc w:val="left"/>
      <w:pPr>
        <w:ind w:left="6147" w:hanging="360"/>
      </w:pPr>
    </w:lvl>
    <w:lvl w:ilvl="8" w:tplc="2000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7" w15:restartNumberingAfterBreak="0">
    <w:nsid w:val="12127E7B"/>
    <w:multiLevelType w:val="multilevel"/>
    <w:tmpl w:val="E4CE3BF4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color w:val="E4610F"/>
      </w:rPr>
    </w:lvl>
    <w:lvl w:ilvl="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8" w15:restartNumberingAfterBreak="0">
    <w:nsid w:val="122967C4"/>
    <w:multiLevelType w:val="hybridMultilevel"/>
    <w:tmpl w:val="2A36DF1A"/>
    <w:lvl w:ilvl="0" w:tplc="CFB6F4D4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 w:tplc="8C9CDFF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D841B1"/>
    <w:multiLevelType w:val="multilevel"/>
    <w:tmpl w:val="32A2D17C"/>
    <w:name w:val="Koppen2"/>
    <w:lvl w:ilvl="0">
      <w:start w:val="1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10" w15:restartNumberingAfterBreak="0">
    <w:nsid w:val="1717E24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7512C94"/>
    <w:multiLevelType w:val="hybridMultilevel"/>
    <w:tmpl w:val="5DFAD478"/>
    <w:lvl w:ilvl="0" w:tplc="61AEB5F8">
      <w:start w:val="1"/>
      <w:numFmt w:val="upperLetter"/>
      <w:lvlText w:val="(%1)"/>
      <w:lvlJc w:val="left"/>
      <w:pPr>
        <w:ind w:left="1440" w:hanging="360"/>
      </w:pPr>
      <w:rPr>
        <w:rFonts w:hint="default"/>
      </w:rPr>
    </w:lvl>
    <w:lvl w:ilvl="1" w:tplc="99084C9C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9D5A280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A204CB"/>
    <w:multiLevelType w:val="hybridMultilevel"/>
    <w:tmpl w:val="3C420D1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04325B"/>
    <w:multiLevelType w:val="hybridMultilevel"/>
    <w:tmpl w:val="20D634E8"/>
    <w:lvl w:ilvl="0" w:tplc="21A4143A">
      <w:start w:val="1"/>
      <w:numFmt w:val="decimal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C290D2E"/>
    <w:multiLevelType w:val="multilevel"/>
    <w:tmpl w:val="6562FAE4"/>
    <w:name w:val="bijlagelijst"/>
    <w:lvl w:ilvl="0">
      <w:start w:val="1"/>
      <w:numFmt w:val="decimal"/>
      <w:lvlRestart w:val="0"/>
      <w:lvlText w:val="%1"/>
      <w:lvlJc w:val="left"/>
      <w:pPr>
        <w:ind w:left="357" w:hanging="357"/>
      </w:pPr>
      <w:rPr>
        <w:rFonts w:ascii="Palatino Linotype" w:hAnsi="Palatino Linotype"/>
        <w:b w:val="0"/>
        <w:i w:val="0"/>
        <w:color w:val="BE8314"/>
        <w:sz w:val="60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357" w:hanging="357"/>
      </w:pPr>
      <w:rPr>
        <w:rFonts w:ascii="Palatino Linotype" w:hAnsi="Palatino Linotype"/>
        <w:b w:val="0"/>
        <w:i w:val="0"/>
        <w:color w:val="BE8314"/>
        <w:sz w:val="6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C4539CE"/>
    <w:multiLevelType w:val="multilevel"/>
    <w:tmpl w:val="07A822B0"/>
    <w:styleLink w:val="listnumber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Palatino Linotype" w:hAnsi="Palatino Linotype" w:hint="default"/>
        <w:sz w:val="18"/>
      </w:rPr>
    </w:lvl>
    <w:lvl w:ilvl="1">
      <w:start w:val="1"/>
      <w:numFmt w:val="lowerLetter"/>
      <w:lvlText w:val="%2."/>
      <w:lvlJc w:val="left"/>
      <w:pPr>
        <w:tabs>
          <w:tab w:val="num" w:pos="510"/>
        </w:tabs>
        <w:ind w:left="510" w:hanging="226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737"/>
        </w:tabs>
        <w:ind w:left="737" w:hanging="227"/>
      </w:pPr>
      <w:rPr>
        <w:rFonts w:ascii="Arial" w:hAnsi="Arial" w:hint="default"/>
        <w:color w:val="006DB6"/>
      </w:rPr>
    </w:lvl>
    <w:lvl w:ilvl="3">
      <w:start w:val="1"/>
      <w:numFmt w:val="lowerLetter"/>
      <w:lvlText w:val="%4."/>
      <w:lvlJc w:val="left"/>
      <w:pPr>
        <w:tabs>
          <w:tab w:val="num" w:pos="964"/>
        </w:tabs>
        <w:ind w:left="964" w:hanging="227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1191"/>
        </w:tabs>
        <w:ind w:left="1191" w:hanging="227"/>
      </w:pPr>
      <w:rPr>
        <w:rFonts w:ascii="Arial" w:hAnsi="Arial" w:hint="default"/>
        <w:color w:val="006DB6"/>
      </w:rPr>
    </w:lvl>
    <w:lvl w:ilvl="5">
      <w:start w:val="1"/>
      <w:numFmt w:val="lowerLetter"/>
      <w:lvlText w:val="%6."/>
      <w:lvlJc w:val="left"/>
      <w:pPr>
        <w:tabs>
          <w:tab w:val="num" w:pos="1418"/>
        </w:tabs>
        <w:ind w:left="1418" w:hanging="227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1644"/>
        </w:tabs>
        <w:ind w:left="1644" w:hanging="226"/>
      </w:pPr>
      <w:rPr>
        <w:rFonts w:ascii="Arial" w:hAnsi="Arial" w:hint="default"/>
        <w:color w:val="006DB6"/>
      </w:rPr>
    </w:lvl>
    <w:lvl w:ilvl="7">
      <w:start w:val="1"/>
      <w:numFmt w:val="lowerLetter"/>
      <w:lvlText w:val="%8."/>
      <w:lvlJc w:val="left"/>
      <w:pPr>
        <w:tabs>
          <w:tab w:val="num" w:pos="1871"/>
        </w:tabs>
        <w:ind w:left="1871" w:hanging="227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2098"/>
        </w:tabs>
        <w:ind w:left="2098" w:hanging="227"/>
      </w:pPr>
      <w:rPr>
        <w:rFonts w:ascii="Arial" w:hAnsi="Arial" w:hint="default"/>
        <w:color w:val="006DB6"/>
      </w:rPr>
    </w:lvl>
  </w:abstractNum>
  <w:abstractNum w:abstractNumId="16" w15:restartNumberingAfterBreak="0">
    <w:nsid w:val="1DD35F60"/>
    <w:multiLevelType w:val="hybridMultilevel"/>
    <w:tmpl w:val="754C6DF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61305A"/>
    <w:multiLevelType w:val="hybridMultilevel"/>
    <w:tmpl w:val="D80AB144"/>
    <w:lvl w:ilvl="0" w:tplc="61AEB5F8">
      <w:start w:val="1"/>
      <w:numFmt w:val="upperLetter"/>
      <w:lvlText w:val="(%1)"/>
      <w:lvlJc w:val="left"/>
      <w:pPr>
        <w:ind w:left="1440" w:hanging="360"/>
      </w:pPr>
      <w:rPr>
        <w:rFonts w:hint="default"/>
      </w:rPr>
    </w:lvl>
    <w:lvl w:ilvl="1" w:tplc="99084C9C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BA5BFF"/>
    <w:multiLevelType w:val="hybridMultilevel"/>
    <w:tmpl w:val="D6CC0AD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8207D3"/>
    <w:multiLevelType w:val="multilevel"/>
    <w:tmpl w:val="48CC2E80"/>
    <w:lvl w:ilvl="0">
      <w:start w:val="1"/>
      <w:numFmt w:val="bullet"/>
      <w:lvlRestart w:val="0"/>
      <w:pStyle w:val="BULLETTEX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006487"/>
      </w:rPr>
    </w:lvl>
    <w:lvl w:ilvl="1">
      <w:start w:val="1"/>
      <w:numFmt w:val="bullet"/>
      <w:lvlText w:val="-"/>
      <w:lvlJc w:val="left"/>
      <w:pPr>
        <w:tabs>
          <w:tab w:val="num" w:pos="6661"/>
        </w:tabs>
        <w:ind w:left="454" w:hanging="227"/>
      </w:pPr>
      <w:rPr>
        <w:rFonts w:ascii="Palatino" w:hAnsi="Palatino" w:hint="default"/>
        <w:color w:val="006487"/>
      </w:rPr>
    </w:lvl>
    <w:lvl w:ilvl="2">
      <w:start w:val="1"/>
      <w:numFmt w:val="bullet"/>
      <w:lvlText w:val="•"/>
      <w:lvlJc w:val="left"/>
      <w:pPr>
        <w:tabs>
          <w:tab w:val="num" w:pos="13096"/>
        </w:tabs>
        <w:ind w:left="680" w:hanging="226"/>
      </w:pPr>
      <w:rPr>
        <w:rFonts w:ascii="Palatino" w:hAnsi="Palatino" w:hint="default"/>
        <w:color w:val="006487"/>
      </w:rPr>
    </w:lvl>
    <w:lvl w:ilvl="3">
      <w:start w:val="1"/>
      <w:numFmt w:val="none"/>
      <w:lvlText w:val="%4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</w:abstractNum>
  <w:abstractNum w:abstractNumId="20" w15:restartNumberingAfterBreak="0">
    <w:nsid w:val="22D459D7"/>
    <w:multiLevelType w:val="hybridMultilevel"/>
    <w:tmpl w:val="450EBBB4"/>
    <w:lvl w:ilvl="0" w:tplc="487088B0"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336018"/>
    <w:multiLevelType w:val="multilevel"/>
    <w:tmpl w:val="601CB00C"/>
    <w:name w:val="Koppen22"/>
    <w:lvl w:ilvl="0">
      <w:start w:val="2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3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22" w15:restartNumberingAfterBreak="0">
    <w:nsid w:val="26DF7CEF"/>
    <w:multiLevelType w:val="hybridMultilevel"/>
    <w:tmpl w:val="8ADC92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E2666B"/>
    <w:multiLevelType w:val="multilevel"/>
    <w:tmpl w:val="AC0825EA"/>
    <w:styleLink w:val="ArcadisBulletOrange"/>
    <w:lvl w:ilvl="0">
      <w:start w:val="1"/>
      <w:numFmt w:val="bullet"/>
      <w:pStyle w:val="ArcadisListBulletOrange"/>
      <w:lvlText w:val="•"/>
      <w:lvlJc w:val="left"/>
      <w:pPr>
        <w:ind w:left="284" w:hanging="284"/>
      </w:pPr>
      <w:rPr>
        <w:rFonts w:ascii="Arial" w:hAnsi="Arial" w:hint="default"/>
        <w:color w:val="EEECE1" w:themeColor="background2"/>
      </w:rPr>
    </w:lvl>
    <w:lvl w:ilvl="1">
      <w:start w:val="1"/>
      <w:numFmt w:val="bullet"/>
      <w:lvlText w:val="•"/>
      <w:lvlJc w:val="left"/>
      <w:pPr>
        <w:ind w:left="568" w:hanging="284"/>
      </w:pPr>
      <w:rPr>
        <w:rFonts w:ascii="Arial" w:hAnsi="Arial" w:hint="default"/>
        <w:color w:val="EEECE1" w:themeColor="background2"/>
      </w:rPr>
    </w:lvl>
    <w:lvl w:ilvl="2">
      <w:start w:val="1"/>
      <w:numFmt w:val="bullet"/>
      <w:lvlText w:val="•"/>
      <w:lvlJc w:val="left"/>
      <w:pPr>
        <w:ind w:left="852" w:hanging="284"/>
      </w:pPr>
      <w:rPr>
        <w:rFonts w:ascii="Arial" w:hAnsi="Arial" w:hint="default"/>
        <w:color w:val="EEECE1" w:themeColor="background2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ascii="Arial" w:hAnsi="Arial" w:hint="default"/>
        <w:color w:val="EEECE1" w:themeColor="background2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ascii="Arial" w:hAnsi="Arial" w:hint="default"/>
        <w:color w:val="EEECE1" w:themeColor="background2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ascii="Arial" w:hAnsi="Arial" w:hint="default"/>
        <w:color w:val="EEECE1" w:themeColor="background2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ascii="Arial" w:hAnsi="Arial" w:hint="default"/>
        <w:color w:val="EEECE1" w:themeColor="background2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ascii="Arial" w:hAnsi="Arial" w:hint="default"/>
        <w:color w:val="EEECE1" w:themeColor="background2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ascii="Arial" w:hAnsi="Arial" w:hint="default"/>
        <w:color w:val="EEECE1" w:themeColor="background2"/>
      </w:rPr>
    </w:lvl>
  </w:abstractNum>
  <w:abstractNum w:abstractNumId="24" w15:restartNumberingAfterBreak="0">
    <w:nsid w:val="277F60AB"/>
    <w:multiLevelType w:val="hybridMultilevel"/>
    <w:tmpl w:val="6BFACE6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EC518A"/>
    <w:multiLevelType w:val="multilevel"/>
    <w:tmpl w:val="CF7C4252"/>
    <w:name w:val="colofon"/>
    <w:lvl w:ilvl="0">
      <w:start w:val="1"/>
      <w:numFmt w:val="decimal"/>
      <w:pStyle w:val="colofon-titel"/>
      <w:lvlText w:val="Colofon"/>
      <w:lvlJc w:val="left"/>
      <w:pPr>
        <w:ind w:left="360" w:hanging="360"/>
      </w:pPr>
      <w:rPr>
        <w:rFonts w:ascii="Palatino Linotype" w:hAnsi="Palatino Linotype"/>
        <w:caps w:val="0"/>
        <w:smallCaps w:val="0"/>
        <w:color w:val="BE8314"/>
        <w:sz w:val="4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2BF10562"/>
    <w:multiLevelType w:val="hybridMultilevel"/>
    <w:tmpl w:val="E0AA8E14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C9226C4"/>
    <w:multiLevelType w:val="multilevel"/>
    <w:tmpl w:val="D996D0CC"/>
    <w:lvl w:ilvl="0">
      <w:start w:val="1"/>
      <w:numFmt w:val="upperRoman"/>
      <w:lvlText w:val="%1."/>
      <w:lvlJc w:val="right"/>
      <w:pPr>
        <w:tabs>
          <w:tab w:val="num" w:pos="946"/>
        </w:tabs>
        <w:ind w:left="1004" w:hanging="284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1173"/>
        </w:tabs>
        <w:ind w:left="663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decimal"/>
      <w:lvlText w:val="%3)"/>
      <w:lvlJc w:val="left"/>
      <w:pPr>
        <w:tabs>
          <w:tab w:val="num" w:pos="1400"/>
        </w:tabs>
        <w:ind w:left="890" w:hanging="228"/>
      </w:pPr>
      <w:rPr>
        <w:rFonts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1627"/>
        </w:tabs>
        <w:ind w:left="111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854"/>
        </w:tabs>
        <w:ind w:left="134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2081"/>
        </w:tabs>
        <w:ind w:left="157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2308"/>
        </w:tabs>
        <w:ind w:left="179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2535"/>
        </w:tabs>
        <w:ind w:left="202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bullet"/>
      <w:lvlText w:val="-"/>
      <w:lvlJc w:val="left"/>
      <w:pPr>
        <w:tabs>
          <w:tab w:val="num" w:pos="2762"/>
        </w:tabs>
        <w:ind w:left="2252" w:hanging="229"/>
      </w:pPr>
      <w:rPr>
        <w:rFonts w:ascii="Arial" w:hAnsi="Arial" w:hint="default"/>
        <w:b w:val="0"/>
        <w:i w:val="0"/>
        <w:color w:val="0070C0"/>
        <w:sz w:val="18"/>
      </w:rPr>
    </w:lvl>
  </w:abstractNum>
  <w:abstractNum w:abstractNumId="28" w15:restartNumberingAfterBreak="0">
    <w:nsid w:val="2CE516B8"/>
    <w:multiLevelType w:val="multilevel"/>
    <w:tmpl w:val="5D8C1EBC"/>
    <w:name w:val="Koppen222"/>
    <w:lvl w:ilvl="0">
      <w:start w:val="4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3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29" w15:restartNumberingAfterBreak="0">
    <w:nsid w:val="2EC8705C"/>
    <w:multiLevelType w:val="hybridMultilevel"/>
    <w:tmpl w:val="AAC4AB36"/>
    <w:lvl w:ilvl="0" w:tplc="10000017">
      <w:start w:val="1"/>
      <w:numFmt w:val="lowerLetter"/>
      <w:lvlText w:val="%1)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0C24D12"/>
    <w:multiLevelType w:val="hybridMultilevel"/>
    <w:tmpl w:val="85F0F2B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084C9C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816AD5"/>
    <w:multiLevelType w:val="multilevel"/>
    <w:tmpl w:val="EC006144"/>
    <w:lvl w:ilvl="0">
      <w:start w:val="1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eastAsia="Times New Roman" w:hAnsi="Arial" w:cs="Times New Roman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32" w15:restartNumberingAfterBreak="0">
    <w:nsid w:val="35D746FB"/>
    <w:multiLevelType w:val="hybridMultilevel"/>
    <w:tmpl w:val="8E9C75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10485F"/>
    <w:multiLevelType w:val="hybridMultilevel"/>
    <w:tmpl w:val="51A832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084C9C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483812"/>
    <w:multiLevelType w:val="multilevel"/>
    <w:tmpl w:val="215AD2A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color w:val="E4610F"/>
      </w:rPr>
    </w:lvl>
    <w:lvl w:ilvl="1">
      <w:start w:val="1"/>
      <w:numFmt w:val="bullet"/>
      <w:lvlText w:val=""/>
      <w:lvlJc w:val="left"/>
      <w:pPr>
        <w:ind w:left="511" w:hanging="227"/>
      </w:pPr>
      <w:rPr>
        <w:rFonts w:ascii="Wingdings" w:hAnsi="Wingdings" w:hint="default"/>
        <w:color w:val="auto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35" w15:restartNumberingAfterBreak="0">
    <w:nsid w:val="391A5D17"/>
    <w:multiLevelType w:val="multilevel"/>
    <w:tmpl w:val="3E0EFDD0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i w:val="0"/>
        <w:color w:val="E4610F"/>
        <w:spacing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ind w:left="4820" w:firstLine="0"/>
      </w:pPr>
      <w:rPr>
        <w:rFonts w:ascii="Arial" w:hAnsi="Arial" w:cs="Arial" w:hint="default"/>
        <w:b/>
        <w:i w:val="0"/>
        <w:color w:val="E4610F"/>
        <w:sz w:val="28"/>
        <w:u w:val="none" w:color="BE8314"/>
        <w:effect w:val="none"/>
      </w:rPr>
    </w:lvl>
    <w:lvl w:ilvl="2">
      <w:start w:val="1"/>
      <w:numFmt w:val="decimal"/>
      <w:pStyle w:val="kop3"/>
      <w:lvlText w:val="%1.%2.%3"/>
      <w:lvlJc w:val="left"/>
      <w:pPr>
        <w:ind w:left="0" w:hanging="2268"/>
      </w:pPr>
      <w:rPr>
        <w:rFonts w:ascii="Arial" w:hAnsi="Arial" w:cs="Arial" w:hint="default"/>
        <w:b w:val="0"/>
        <w:i w:val="0"/>
        <w:color w:val="E4610F"/>
        <w:sz w:val="24"/>
        <w:u w:val="none" w:color="BE8314"/>
      </w:rPr>
    </w:lvl>
    <w:lvl w:ilvl="3">
      <w:start w:val="1"/>
      <w:numFmt w:val="decimal"/>
      <w:pStyle w:val="kop4"/>
      <w:lvlText w:val="%1.%2.%3.%4"/>
      <w:lvlJc w:val="left"/>
      <w:pPr>
        <w:ind w:left="0" w:hanging="2268"/>
      </w:pPr>
      <w:rPr>
        <w:rFonts w:ascii="Times New Roman" w:hAnsi="Times New Roman" w:cs="Times New Roman" w:hint="default"/>
        <w:b w:val="0"/>
        <w:i w:val="0"/>
        <w:color w:val="BE8314"/>
        <w:sz w:val="24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4816"/>
        </w:tabs>
        <w:ind w:left="380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36"/>
        </w:tabs>
        <w:ind w:left="431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6"/>
        </w:tabs>
        <w:ind w:left="4816" w:hanging="1080"/>
      </w:pPr>
      <w:rPr>
        <w:rFonts w:hint="default"/>
      </w:rPr>
    </w:lvl>
    <w:lvl w:ilvl="7">
      <w:start w:val="1"/>
      <w:numFmt w:val="decimal"/>
      <w:lvlRestart w:val="1"/>
      <w:lvlText w:val="%1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Restart w:val="1"/>
      <w:lvlText w:val="%1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 w15:restartNumberingAfterBreak="0">
    <w:nsid w:val="399F3E2C"/>
    <w:multiLevelType w:val="hybridMultilevel"/>
    <w:tmpl w:val="99945D28"/>
    <w:lvl w:ilvl="0" w:tplc="2000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CED05B9"/>
    <w:multiLevelType w:val="hybridMultilevel"/>
    <w:tmpl w:val="89F61AC8"/>
    <w:lvl w:ilvl="0" w:tplc="A86E27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FF66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3DFF1E68"/>
    <w:multiLevelType w:val="multilevel"/>
    <w:tmpl w:val="BD528B2E"/>
    <w:lvl w:ilvl="0">
      <w:start w:val="1"/>
      <w:numFmt w:val="bullet"/>
      <w:pStyle w:val="list-bullet"/>
      <w:lvlText w:val=""/>
      <w:lvlJc w:val="left"/>
      <w:pPr>
        <w:ind w:left="284" w:hanging="284"/>
      </w:pPr>
      <w:rPr>
        <w:rFonts w:ascii="Wingdings" w:hAnsi="Wingdings" w:hint="default"/>
        <w:color w:val="E4610F"/>
      </w:rPr>
    </w:lvl>
    <w:lvl w:ilvl="1">
      <w:start w:val="1"/>
      <w:numFmt w:val="bullet"/>
      <w:lvlText w:val=""/>
      <w:lvlJc w:val="left"/>
      <w:pPr>
        <w:ind w:left="511" w:hanging="227"/>
      </w:pPr>
      <w:rPr>
        <w:rFonts w:ascii="Wingdings" w:hAnsi="Wingdings" w:hint="default"/>
        <w:color w:val="auto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39" w15:restartNumberingAfterBreak="0">
    <w:nsid w:val="3EE75EDB"/>
    <w:multiLevelType w:val="hybridMultilevel"/>
    <w:tmpl w:val="BF827B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084C9C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F420423"/>
    <w:multiLevelType w:val="hybridMultilevel"/>
    <w:tmpl w:val="CC380C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0C2EE7"/>
    <w:multiLevelType w:val="hybridMultilevel"/>
    <w:tmpl w:val="2C5AF9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B85B75"/>
    <w:multiLevelType w:val="hybridMultilevel"/>
    <w:tmpl w:val="586A6B38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7BB0AFD"/>
    <w:multiLevelType w:val="singleLevel"/>
    <w:tmpl w:val="FB0E101E"/>
    <w:lvl w:ilvl="0">
      <w:start w:val="1"/>
      <w:numFmt w:val="decimal"/>
      <w:pStyle w:val="TableofFigures"/>
      <w:suff w:val="nothing"/>
      <w:lvlText w:val="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/>
        <w:i w:val="0"/>
        <w:sz w:val="18"/>
      </w:rPr>
    </w:lvl>
  </w:abstractNum>
  <w:abstractNum w:abstractNumId="44" w15:restartNumberingAfterBreak="0">
    <w:nsid w:val="495F039A"/>
    <w:multiLevelType w:val="hybridMultilevel"/>
    <w:tmpl w:val="997480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ADD4F2A"/>
    <w:multiLevelType w:val="hybridMultilevel"/>
    <w:tmpl w:val="60CAB062"/>
    <w:name w:val="Koppen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360" w:hanging="360"/>
      </w:pPr>
    </w:lvl>
    <w:lvl w:ilvl="2" w:tplc="0413001B" w:tentative="1">
      <w:start w:val="1"/>
      <w:numFmt w:val="lowerRoman"/>
      <w:lvlText w:val="%3."/>
      <w:lvlJc w:val="right"/>
      <w:pPr>
        <w:ind w:left="1080" w:hanging="180"/>
      </w:pPr>
    </w:lvl>
    <w:lvl w:ilvl="3" w:tplc="0413000F" w:tentative="1">
      <w:start w:val="1"/>
      <w:numFmt w:val="decimal"/>
      <w:lvlText w:val="%4."/>
      <w:lvlJc w:val="left"/>
      <w:pPr>
        <w:ind w:left="1800" w:hanging="360"/>
      </w:pPr>
    </w:lvl>
    <w:lvl w:ilvl="4" w:tplc="04130019" w:tentative="1">
      <w:start w:val="1"/>
      <w:numFmt w:val="lowerLetter"/>
      <w:lvlText w:val="%5."/>
      <w:lvlJc w:val="left"/>
      <w:pPr>
        <w:ind w:left="2520" w:hanging="360"/>
      </w:pPr>
    </w:lvl>
    <w:lvl w:ilvl="5" w:tplc="0413001B" w:tentative="1">
      <w:start w:val="1"/>
      <w:numFmt w:val="lowerRoman"/>
      <w:lvlText w:val="%6."/>
      <w:lvlJc w:val="right"/>
      <w:pPr>
        <w:ind w:left="3240" w:hanging="180"/>
      </w:pPr>
    </w:lvl>
    <w:lvl w:ilvl="6" w:tplc="0413000F" w:tentative="1">
      <w:start w:val="1"/>
      <w:numFmt w:val="decimal"/>
      <w:lvlText w:val="%7."/>
      <w:lvlJc w:val="left"/>
      <w:pPr>
        <w:ind w:left="3960" w:hanging="360"/>
      </w:pPr>
    </w:lvl>
    <w:lvl w:ilvl="7" w:tplc="04130019" w:tentative="1">
      <w:start w:val="1"/>
      <w:numFmt w:val="lowerLetter"/>
      <w:lvlText w:val="%8."/>
      <w:lvlJc w:val="left"/>
      <w:pPr>
        <w:ind w:left="4680" w:hanging="360"/>
      </w:pPr>
    </w:lvl>
    <w:lvl w:ilvl="8" w:tplc="0413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6" w15:restartNumberingAfterBreak="0">
    <w:nsid w:val="4CF05A80"/>
    <w:multiLevelType w:val="multilevel"/>
    <w:tmpl w:val="FECC8890"/>
    <w:name w:val="Annex"/>
    <w:lvl w:ilvl="0">
      <w:start w:val="1"/>
      <w:numFmt w:val="upperRoman"/>
      <w:pStyle w:val="Annex"/>
      <w:lvlText w:val="Annex %1"/>
      <w:lvlJc w:val="left"/>
      <w:pPr>
        <w:ind w:left="360" w:hanging="360"/>
      </w:pPr>
      <w:rPr>
        <w:rFonts w:ascii="Palatino Linotype" w:hAnsi="Palatino Linotype"/>
        <w:color w:val="BE8314"/>
        <w:sz w:val="4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5548789E"/>
    <w:multiLevelType w:val="hybridMultilevel"/>
    <w:tmpl w:val="45148356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77E5526"/>
    <w:multiLevelType w:val="multilevel"/>
    <w:tmpl w:val="3BD007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color w:val="E4610F"/>
      </w:rPr>
    </w:lvl>
    <w:lvl w:ilvl="1">
      <w:start w:val="1"/>
      <w:numFmt w:val="bullet"/>
      <w:lvlText w:val=""/>
      <w:lvlJc w:val="left"/>
      <w:pPr>
        <w:ind w:left="511" w:hanging="227"/>
      </w:pPr>
      <w:rPr>
        <w:rFonts w:ascii="Wingdings" w:hAnsi="Wingdings" w:hint="default"/>
        <w:color w:val="auto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49" w15:restartNumberingAfterBreak="0">
    <w:nsid w:val="58D70535"/>
    <w:multiLevelType w:val="hybridMultilevel"/>
    <w:tmpl w:val="F01639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9E56984"/>
    <w:multiLevelType w:val="hybridMultilevel"/>
    <w:tmpl w:val="933014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61AEB5F8">
      <w:start w:val="1"/>
      <w:numFmt w:val="upperLetter"/>
      <w:lvlText w:val="(%2)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A430A2A"/>
    <w:multiLevelType w:val="hybridMultilevel"/>
    <w:tmpl w:val="5824B4DC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0393733"/>
    <w:multiLevelType w:val="multilevel"/>
    <w:tmpl w:val="E3CCB480"/>
    <w:lvl w:ilvl="0">
      <w:start w:val="1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"/>
      <w:lvlJc w:val="left"/>
      <w:pPr>
        <w:ind w:left="302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53" w15:restartNumberingAfterBreak="0">
    <w:nsid w:val="62385B94"/>
    <w:multiLevelType w:val="hybridMultilevel"/>
    <w:tmpl w:val="D37269BC"/>
    <w:lvl w:ilvl="0" w:tplc="9E709D8E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44D348A"/>
    <w:multiLevelType w:val="hybridMultilevel"/>
    <w:tmpl w:val="950219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B135BA"/>
    <w:multiLevelType w:val="hybridMultilevel"/>
    <w:tmpl w:val="8D4AFBA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E74664"/>
    <w:multiLevelType w:val="multilevel"/>
    <w:tmpl w:val="EC006144"/>
    <w:name w:val="Koppen2222"/>
    <w:lvl w:ilvl="0">
      <w:start w:val="1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eastAsia="Times New Roman" w:hAnsi="Arial" w:cs="Times New Roman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57" w15:restartNumberingAfterBreak="0">
    <w:nsid w:val="68805155"/>
    <w:multiLevelType w:val="multilevel"/>
    <w:tmpl w:val="FBEE7962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E4610F"/>
      </w:rPr>
    </w:lvl>
    <w:lvl w:ilvl="1">
      <w:start w:val="1"/>
      <w:numFmt w:val="bullet"/>
      <w:lvlText w:val=""/>
      <w:lvlJc w:val="left"/>
      <w:pPr>
        <w:ind w:left="511" w:hanging="227"/>
      </w:pPr>
      <w:rPr>
        <w:rFonts w:ascii="Wingdings" w:hAnsi="Wingdings" w:hint="default"/>
        <w:color w:val="auto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58" w15:restartNumberingAfterBreak="0">
    <w:nsid w:val="6DC03230"/>
    <w:multiLevelType w:val="multilevel"/>
    <w:tmpl w:val="AC0825EA"/>
    <w:numStyleLink w:val="ArcadisBulletOrange"/>
  </w:abstractNum>
  <w:abstractNum w:abstractNumId="59" w15:restartNumberingAfterBreak="0">
    <w:nsid w:val="6DCD201B"/>
    <w:multiLevelType w:val="hybridMultilevel"/>
    <w:tmpl w:val="C7C8F96A"/>
    <w:name w:val="Koppen222222"/>
    <w:lvl w:ilvl="0" w:tplc="04130019">
      <w:start w:val="1"/>
      <w:numFmt w:val="lowerLetter"/>
      <w:lvlText w:val="%1."/>
      <w:lvlJc w:val="left"/>
      <w:pPr>
        <w:ind w:left="1080" w:hanging="360"/>
      </w:p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>
      <w:start w:val="1"/>
      <w:numFmt w:val="lowerRoman"/>
      <w:lvlText w:val="%3."/>
      <w:lvlJc w:val="right"/>
      <w:pPr>
        <w:ind w:left="2520" w:hanging="180"/>
      </w:pPr>
    </w:lvl>
    <w:lvl w:ilvl="3" w:tplc="0413000F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FD16B7D"/>
    <w:multiLevelType w:val="hybridMultilevel"/>
    <w:tmpl w:val="C85E39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1C137E1"/>
    <w:multiLevelType w:val="hybridMultilevel"/>
    <w:tmpl w:val="D46CCD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2777EFD"/>
    <w:multiLevelType w:val="multilevel"/>
    <w:tmpl w:val="E544F24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E4610F"/>
      </w:rPr>
    </w:lvl>
    <w:lvl w:ilvl="1">
      <w:start w:val="1"/>
      <w:numFmt w:val="bullet"/>
      <w:lvlText w:val=""/>
      <w:lvlJc w:val="left"/>
      <w:pPr>
        <w:ind w:left="511" w:hanging="227"/>
      </w:pPr>
      <w:rPr>
        <w:rFonts w:ascii="Wingdings" w:hAnsi="Wingdings" w:hint="default"/>
        <w:color w:val="auto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63" w15:restartNumberingAfterBreak="0">
    <w:nsid w:val="72C837D7"/>
    <w:multiLevelType w:val="hybridMultilevel"/>
    <w:tmpl w:val="D00C13E2"/>
    <w:name w:val="Koppen22222"/>
    <w:lvl w:ilvl="0" w:tplc="CFB6F4D4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4C3A59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75E348A2"/>
    <w:multiLevelType w:val="multilevel"/>
    <w:tmpl w:val="B39C15BA"/>
    <w:name w:val="bijlagelijst2"/>
    <w:lvl w:ilvl="0">
      <w:start w:val="3"/>
      <w:numFmt w:val="decimal"/>
      <w:lvlRestart w:val="0"/>
      <w:pStyle w:val="bijlage"/>
      <w:lvlText w:val="Bijlage %1"/>
      <w:lvlJc w:val="left"/>
      <w:pPr>
        <w:tabs>
          <w:tab w:val="num" w:pos="2835"/>
        </w:tabs>
        <w:ind w:left="357" w:hanging="357"/>
      </w:pPr>
      <w:rPr>
        <w:rFonts w:ascii="Arial" w:hAnsi="Arial" w:cs="Arial" w:hint="default"/>
        <w:b w:val="0"/>
        <w:i w:val="0"/>
        <w:color w:val="auto"/>
        <w:sz w:val="32"/>
        <w:szCs w:val="32"/>
      </w:rPr>
    </w:lvl>
    <w:lvl w:ilvl="1">
      <w:start w:val="1"/>
      <w:numFmt w:val="decimal"/>
      <w:pStyle w:val="bijlage-sub"/>
      <w:lvlText w:val="Bijlage %1.%2"/>
      <w:lvlJc w:val="left"/>
      <w:pPr>
        <w:tabs>
          <w:tab w:val="num" w:pos="1440"/>
        </w:tabs>
        <w:ind w:left="357" w:hanging="357"/>
      </w:pPr>
      <w:rPr>
        <w:rFonts w:ascii="Palatino Linotype" w:hAnsi="Palatino Linotype" w:hint="default"/>
        <w:b w:val="0"/>
        <w:i w:val="0"/>
        <w:color w:val="BE8314"/>
        <w:sz w:val="4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6" w15:restartNumberingAfterBreak="0">
    <w:nsid w:val="78756B3A"/>
    <w:multiLevelType w:val="multilevel"/>
    <w:tmpl w:val="4170B8F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E4610F"/>
      </w:rPr>
    </w:lvl>
    <w:lvl w:ilvl="1">
      <w:start w:val="1"/>
      <w:numFmt w:val="bullet"/>
      <w:lvlText w:val=""/>
      <w:lvlJc w:val="left"/>
      <w:pPr>
        <w:ind w:left="511" w:hanging="227"/>
      </w:pPr>
      <w:rPr>
        <w:rFonts w:ascii="Wingdings" w:hAnsi="Wingdings" w:hint="default"/>
        <w:color w:val="auto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67" w15:restartNumberingAfterBreak="0">
    <w:nsid w:val="790165B7"/>
    <w:multiLevelType w:val="hybridMultilevel"/>
    <w:tmpl w:val="F104ABBC"/>
    <w:lvl w:ilvl="0" w:tplc="04130019">
      <w:start w:val="1"/>
      <w:numFmt w:val="lowerLetter"/>
      <w:lvlText w:val="%1."/>
      <w:lvlJc w:val="left"/>
      <w:pPr>
        <w:ind w:left="1800" w:hanging="360"/>
      </w:p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8" w15:restartNumberingAfterBreak="0">
    <w:nsid w:val="7D1D04BE"/>
    <w:multiLevelType w:val="hybridMultilevel"/>
    <w:tmpl w:val="2C5ADE7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FF81757"/>
    <w:multiLevelType w:val="hybridMultilevel"/>
    <w:tmpl w:val="55E23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7985101">
    <w:abstractNumId w:val="35"/>
  </w:num>
  <w:num w:numId="2" w16cid:durableId="786698681">
    <w:abstractNumId w:val="15"/>
  </w:num>
  <w:num w:numId="3" w16cid:durableId="1164249331">
    <w:abstractNumId w:val="38"/>
  </w:num>
  <w:num w:numId="4" w16cid:durableId="1416781699">
    <w:abstractNumId w:val="43"/>
  </w:num>
  <w:num w:numId="5" w16cid:durableId="1263345447">
    <w:abstractNumId w:val="4"/>
  </w:num>
  <w:num w:numId="6" w16cid:durableId="651255588">
    <w:abstractNumId w:val="65"/>
  </w:num>
  <w:num w:numId="7" w16cid:durableId="364716866">
    <w:abstractNumId w:val="25"/>
  </w:num>
  <w:num w:numId="8" w16cid:durableId="1411586741">
    <w:abstractNumId w:val="46"/>
  </w:num>
  <w:num w:numId="9" w16cid:durableId="481236261">
    <w:abstractNumId w:val="19"/>
  </w:num>
  <w:num w:numId="10" w16cid:durableId="17191624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9511539">
    <w:abstractNumId w:val="47"/>
  </w:num>
  <w:num w:numId="12" w16cid:durableId="1784769111">
    <w:abstractNumId w:val="53"/>
  </w:num>
  <w:num w:numId="13" w16cid:durableId="760179280">
    <w:abstractNumId w:val="27"/>
  </w:num>
  <w:num w:numId="14" w16cid:durableId="2065565093">
    <w:abstractNumId w:val="8"/>
  </w:num>
  <w:num w:numId="15" w16cid:durableId="2118597752">
    <w:abstractNumId w:val="56"/>
  </w:num>
  <w:num w:numId="16" w16cid:durableId="1632588799">
    <w:abstractNumId w:val="59"/>
  </w:num>
  <w:num w:numId="17" w16cid:durableId="1087729265">
    <w:abstractNumId w:val="67"/>
  </w:num>
  <w:num w:numId="18" w16cid:durableId="963657811">
    <w:abstractNumId w:val="29"/>
  </w:num>
  <w:num w:numId="19" w16cid:durableId="700010234">
    <w:abstractNumId w:val="2"/>
  </w:num>
  <w:num w:numId="20" w16cid:durableId="1032918864">
    <w:abstractNumId w:val="37"/>
  </w:num>
  <w:num w:numId="21" w16cid:durableId="421531824">
    <w:abstractNumId w:val="23"/>
  </w:num>
  <w:num w:numId="22" w16cid:durableId="884373195">
    <w:abstractNumId w:val="58"/>
  </w:num>
  <w:num w:numId="23" w16cid:durableId="1531064693">
    <w:abstractNumId w:val="12"/>
  </w:num>
  <w:num w:numId="24" w16cid:durableId="1567913065">
    <w:abstractNumId w:val="42"/>
  </w:num>
  <w:num w:numId="25" w16cid:durableId="1246839952">
    <w:abstractNumId w:val="34"/>
  </w:num>
  <w:num w:numId="26" w16cid:durableId="21975851">
    <w:abstractNumId w:val="62"/>
  </w:num>
  <w:num w:numId="27" w16cid:durableId="754479099">
    <w:abstractNumId w:val="38"/>
  </w:num>
  <w:num w:numId="28" w16cid:durableId="1062288857">
    <w:abstractNumId w:val="69"/>
  </w:num>
  <w:num w:numId="29" w16cid:durableId="635530633">
    <w:abstractNumId w:val="1"/>
  </w:num>
  <w:num w:numId="30" w16cid:durableId="831677770">
    <w:abstractNumId w:val="5"/>
  </w:num>
  <w:num w:numId="31" w16cid:durableId="1566643164">
    <w:abstractNumId w:val="35"/>
  </w:num>
  <w:num w:numId="32" w16cid:durableId="1636833445">
    <w:abstractNumId w:val="22"/>
  </w:num>
  <w:num w:numId="33" w16cid:durableId="69621701">
    <w:abstractNumId w:val="35"/>
  </w:num>
  <w:num w:numId="34" w16cid:durableId="249002443">
    <w:abstractNumId w:val="35"/>
  </w:num>
  <w:num w:numId="35" w16cid:durableId="786461720">
    <w:abstractNumId w:val="0"/>
  </w:num>
  <w:num w:numId="36" w16cid:durableId="1948347023">
    <w:abstractNumId w:val="35"/>
  </w:num>
  <w:num w:numId="37" w16cid:durableId="1525754612">
    <w:abstractNumId w:val="35"/>
  </w:num>
  <w:num w:numId="38" w16cid:durableId="656151707">
    <w:abstractNumId w:val="51"/>
  </w:num>
  <w:num w:numId="39" w16cid:durableId="303505176">
    <w:abstractNumId w:val="9"/>
  </w:num>
  <w:num w:numId="40" w16cid:durableId="351499349">
    <w:abstractNumId w:val="10"/>
  </w:num>
  <w:num w:numId="41" w16cid:durableId="825053431">
    <w:abstractNumId w:val="61"/>
  </w:num>
  <w:num w:numId="42" w16cid:durableId="1528642073">
    <w:abstractNumId w:val="40"/>
  </w:num>
  <w:num w:numId="43" w16cid:durableId="2066680597">
    <w:abstractNumId w:val="3"/>
  </w:num>
  <w:num w:numId="44" w16cid:durableId="220943104">
    <w:abstractNumId w:val="41"/>
  </w:num>
  <w:num w:numId="45" w16cid:durableId="1613586727">
    <w:abstractNumId w:val="57"/>
  </w:num>
  <w:num w:numId="46" w16cid:durableId="1419252291">
    <w:abstractNumId w:val="31"/>
  </w:num>
  <w:num w:numId="47" w16cid:durableId="1974867962">
    <w:abstractNumId w:val="68"/>
  </w:num>
  <w:num w:numId="48" w16cid:durableId="520583399">
    <w:abstractNumId w:val="65"/>
  </w:num>
  <w:num w:numId="49" w16cid:durableId="385103829">
    <w:abstractNumId w:val="65"/>
  </w:num>
  <w:num w:numId="50" w16cid:durableId="1757552410">
    <w:abstractNumId w:val="65"/>
  </w:num>
  <w:num w:numId="51" w16cid:durableId="72047327">
    <w:abstractNumId w:val="65"/>
  </w:num>
  <w:num w:numId="52" w16cid:durableId="686254711">
    <w:abstractNumId w:val="32"/>
  </w:num>
  <w:num w:numId="53" w16cid:durableId="1501508507">
    <w:abstractNumId w:val="52"/>
  </w:num>
  <w:num w:numId="54" w16cid:durableId="1589466476">
    <w:abstractNumId w:val="13"/>
  </w:num>
  <w:num w:numId="55" w16cid:durableId="8958926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196189311">
    <w:abstractNumId w:val="64"/>
  </w:num>
  <w:num w:numId="57" w16cid:durableId="1753119878">
    <w:abstractNumId w:val="49"/>
  </w:num>
  <w:num w:numId="58" w16cid:durableId="2108232596">
    <w:abstractNumId w:val="35"/>
  </w:num>
  <w:num w:numId="59" w16cid:durableId="1160658067">
    <w:abstractNumId w:val="35"/>
  </w:num>
  <w:num w:numId="60" w16cid:durableId="126823779">
    <w:abstractNumId w:val="26"/>
  </w:num>
  <w:num w:numId="61" w16cid:durableId="1954558112">
    <w:abstractNumId w:val="20"/>
  </w:num>
  <w:num w:numId="62" w16cid:durableId="355229613">
    <w:abstractNumId w:val="36"/>
  </w:num>
  <w:num w:numId="63" w16cid:durableId="1764496919">
    <w:abstractNumId w:val="16"/>
  </w:num>
  <w:num w:numId="64" w16cid:durableId="595205">
    <w:abstractNumId w:val="11"/>
  </w:num>
  <w:num w:numId="65" w16cid:durableId="111870934">
    <w:abstractNumId w:val="17"/>
  </w:num>
  <w:num w:numId="66" w16cid:durableId="1194927814">
    <w:abstractNumId w:val="50"/>
  </w:num>
  <w:num w:numId="67" w16cid:durableId="1290433981">
    <w:abstractNumId w:val="24"/>
  </w:num>
  <w:num w:numId="68" w16cid:durableId="1282147940">
    <w:abstractNumId w:val="39"/>
  </w:num>
  <w:num w:numId="69" w16cid:durableId="389041611">
    <w:abstractNumId w:val="33"/>
  </w:num>
  <w:num w:numId="70" w16cid:durableId="1342271332">
    <w:abstractNumId w:val="66"/>
  </w:num>
  <w:num w:numId="71" w16cid:durableId="735780601">
    <w:abstractNumId w:val="65"/>
  </w:num>
  <w:num w:numId="72" w16cid:durableId="1996716018">
    <w:abstractNumId w:val="30"/>
  </w:num>
  <w:num w:numId="73" w16cid:durableId="679746371">
    <w:abstractNumId w:val="54"/>
  </w:num>
  <w:num w:numId="74" w16cid:durableId="1063799564">
    <w:abstractNumId w:val="18"/>
  </w:num>
  <w:num w:numId="75" w16cid:durableId="334921633">
    <w:abstractNumId w:val="6"/>
  </w:num>
  <w:num w:numId="76" w16cid:durableId="562565303">
    <w:abstractNumId w:val="60"/>
  </w:num>
  <w:num w:numId="77" w16cid:durableId="443235334">
    <w:abstractNumId w:val="7"/>
  </w:num>
  <w:num w:numId="78" w16cid:durableId="1622682449">
    <w:abstractNumId w:val="38"/>
  </w:num>
  <w:num w:numId="79" w16cid:durableId="157039184">
    <w:abstractNumId w:val="48"/>
  </w:num>
  <w:num w:numId="80" w16cid:durableId="105850103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 style="mso-position-horizontal-relative:page;mso-position-vertical-relative:page" strokecolor="#f9c">
      <v:stroke color="#f9c"/>
      <o:colormru v:ext="edit" colors="#006487,#be8314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copyright" w:val="©ARCADIS. Alle rechten voorbehouden. Behoudens uitzonderingen door de wet gesteld, mag zonder schriftelijke toestemming van de rechthebbenden niets uit dit document worden verveelvoudigd en/of openbaar worden gemaakt door middel van druk, fotokopie, digitale reproductie of anderszins."/>
    <w:docVar w:name="afzendgegevens" w:val="ARCADIS NEDERLAND BV_x000d_Het Rietveld 59a_x000d_Postbus 673_x000d_7300 AR Apeldoorn_x000d_Tel 055 5815 999_x000d_Fax 055 5815 599_x000d_www.arcadis.nl_x000d_Handelsregister 09036504"/>
    <w:docVar w:name="Carma DocSys~CanReopen" w:val="1"/>
    <w:docVar w:name="Carma DocSys~XML" w:val="&lt;?xml version=&quot;1.0&quot;?&gt;_x000d__x000a_&lt;data customer=&quot;arcadis&quot; profile=&quot;arcadis&quot; model=&quot;documenten/ds-rapport-simpel.xml&quot; country-code=&quot;31&quot; target=&quot;Microsoft Word&quot; target-version=&quot;14.0&quot; target-build=&quot;14.0.7121&quot; engine-version=&quot;2.8.6&quot; lastuser-initials=&quot;SMvd(&quot; lastuser-name=&quot;Sluys M. van der (Mark)&quot; existing=&quot;C%3A%5CUsers%5Csluysm%5CDesktop%5C3%2040%20model%20aanbestedingsleidraad%20(040414mv)%20_MvdS%20(2).docx#Document&quot;&gt;&lt;ds-rapport-simpel template=&quot;documenten/ds-rapport-simpel.dotm&quot; id=&quot;9a7ff4ef23134d2a8b285850bf10c63b&quot; version=&quot;1.0&quot; lcid=&quot;1043&quot;&gt;&lt;PAPER first=&quot;rapport&quot; other=&quot;blanco&quot; when-logo-present=&quot;blanco&quot; logo-names=&quot;logofax,logofirst,logofooter,logoother,logoreport,logoresume&quot;/&gt;&lt;version_xml value=&quot;1.2-2011-08-24&quot;/&gt;&lt;ondertekenaar-item value=&quot;1&quot; formatted-value=&quot;Mark van der Sluys&quot;&gt;&lt;afzender taal=&quot;1043&quot; aanhef=&quot;2&quot; groetregel=&quot;1&quot; name=&quot;Mark van der Sluys&quot; afdeling=&quot;33&quot; gender=&quot;M&quot; country-id=&quot;NLD&quot; country-code=&quot;31&quot; loginname=&quot;sluysm&quot; initialen=&quot;M.&quot; voornaam=&quot;Mark&quot; tussenvoegsel=&quot;van der&quot; achternaam=&quot;Sluys&quot; telefoon=&quot;+31 627060804&quot; fax=&quot;&quot; mobiel=&quot;+31 627060804&quot; email=&quot;mark.vandersluys@arcadis.nl&quot; title-before=&quot;Ir. ing.&quot; title-after=&quot;&quot;&gt;&lt;taal id=&quot;1043&quot; functie=&quot;Specialist milieu&quot;/&gt;&lt;taal id=&quot;2057&quot; functie=&quot;Specialist milieu&quot;/&gt;&lt;taal id=&quot;1031&quot; functie=&quot;Specialist milieu&quot;/&gt;&lt;taal id=&quot;1036&quot; functie=&quot;Specialist milieu&quot;/&gt;&lt;taal id=&quot;1034&quot; functie=&quot;Specialist milieu&quot;/&gt;&lt;/afzender&gt;_x000d__x000a__x0009__x0009_&lt;/ondertekenaar-item&gt;&lt;afdeling-item value=&quot;33&quot; formatted-value=&quot;Divisie M&amp;amp;R Apeldoorn&quot;&gt;&lt;afdeling name=&quot;Divisie M&amp;amp;R Apeldoorn&quot; bedrijfsonderdeel=&quot;9&quot; certlogo1=&quot;5&quot; certlogo2=&quot;9&quot; country-id=&quot;NLD&quot; country-code=&quot;31&quot; code=&quot;MRAP&quot;&gt;_x000d__x000a__x0009__x0009__x0009__x0009_&lt;taal id=&quot;1043&quot; naam=&quot;DIVISIE MILIEU &amp;amp; RUIMTE&quot; bezoekadres=&quot;Het Rietveld 59a\n7321 CT Apeldoorn&quot; postadres=&quot;Postbus 673\n7300 AR Apeldoorn&quot; land=&quot;Nederland&quot; telefoon=&quot;055 5815 999&quot; telefax=&quot;055 5815 599&quot; internet=&quot;www.arcadis.nl&quot;/&gt;_x000d__x000a__x0009__x0009__x0009__x0009_&lt;taal id=&quot;1031&quot; naam=&quot;ABTEILUNG UMWELT&quot; bezoekadres=&quot;Het Rietveld 59a\n7321 CT Apeldoorn\n&quot; postadres=&quot;Postfach 673\n7300 AR Apeldoorn\n&quot; land=&quot;Die Niederlande&quot; telefoon=&quot;+31 55 5815 999&quot; telefax=&quot;+31 55 5815 599&quot; internet=&quot;www.arcadis.nl&quot;/&gt;_x000d__x000a__x0009__x0009__x0009__x0009_&lt;taal id=&quot;1034&quot; naam=&quot;ENVIRONMENT DIVISION&quot; bezoekadres=&quot;Het Rietveld 59a\n7321 CT Apeldoorn\n&quot; postadres=&quot;P.O. Box 673\n7300 AR Apeldoorn\n&quot; land=&quot;Países Bajos&quot; telefoon=&quot;+31 55 5815 999&quot; telefax=&quot;+31 55 5815 599&quot; internet=&quot;www.arcadis.nl&quot;/&gt;_x000d__x000a__x0009__x0009__x0009__x0009_&lt;taal id=&quot;1036&quot; naam=&quot;ENVIRONMENT DIVISION&quot; bezoekadres=&quot;Het Rietveld 59a\n7321 CT Apeldoorn\n&quot; postadres=&quot;P.O. Box 673\n7300 AR Apeldoorn\n&quot; land=&quot;Les Pays-Bas&quot; telefoon=&quot;+31 55 5815 999&quot; telefax=&quot;+31 55 5815 599&quot; internet=&quot;www.arcadis.nl&quot;/&gt;_x000d__x000a__x0009__x0009__x0009__x0009_&lt;taal id=&quot;2057&quot; naam=&quot;ENVIRONMENT DIVISION&quot; bezoekadres=&quot;Het Rietveld 59a\n7321 CT Apeldoorn\n&quot; postadres=&quot;P.O. Box 673\n7300 AR Apeldoorn\n&quot; land=&quot;The Netherlands&quot; telefoon=&quot;+31 55 5815 999&quot; telefax=&quot;+31 55 5815 599&quot; internet=&quot;www.arcadis.nl&quot;/&gt;_x000d__x000a__x0009__x0009__x0009_&lt;/afdeling&gt;_x000d__x000a__x0009__x0009_&lt;/afdeling-item&gt;&lt;bedrijfsonderdeel-item value=&quot;9&quot; formatted-value=&quot;ARCADIS Nederland BV&quot;&gt;&lt;bedrijfsonderdeel name=&quot;ARCADIS Nederland BV&quot; logo=&quot;1&quot; internet=&quot;www.arcadis.nl&quot;&gt;_x000d__x000a__x0009__x0009__x0009__x0009_&lt;taal id=&quot;1034&quot; statutaire-naam=&quot;ARCADIS Nederland BV&quot; bank1=&quot;Rabobank Utrecht&quot; banknr1=&quot;3000.13.701&quot; iban1=&quot;NL96RABO0300013701&quot; bic1=&quot;RABONL2U&quot; bank2=&quot;RBS N.V. Amsterdam&quot; banknr2=&quot;5550.48.748&quot; iban2=&quot;NL93RBOS0555048748&quot; bic2=&quot;RBOSNL2A&quot; kvknaam=&quot;Dutch Trade Register&quot; kvknr=&quot;09036504&quot; btwnr=&quot;NL 00.18.30.041.B.01&quot; extra=&quot;ARCADIS NEDERLAND BV&quot; legal=&quot;Postrekening 81.73.71&quot;/&gt;_x000d__x000a__x0009__x0009__x0009__x0009_&lt;taal id=&quot;1036&quot; statutaire-naam=&quot;ARCADIS Nederland BV&quot; bank1=&quot;Rabobank Utrecht&quot; banknr1=&quot;3000.13.701&quot; iban1=&quot;NL96RABO0300013701&quot; bic1=&quot;RABONL2U&quot; bank2=&quot;RBS N.V. Amsterdam&quot; banknr2=&quot;5550.48.748&quot; iban2=&quot;NL93RBOS0555048748&quot; bic2=&quot;RBOSNL2A&quot; kvknaam=&quot;Dutch Trade Register&quot; kvknr=&quot;09036504&quot; btwnr=&quot;NL 00.18.30.041.B.01&quot; extra=&quot;ARCADIS NEDERLAND BV&quot; legal=&quot;Postrekening 81.73.71&quot;/&gt;_x000d__x000a__x0009__x0009__x0009__x0009_&lt;taal id=&quot;1043&quot; statutaire-naam=&quot;ARCADIS Nederland BV&quot; bank1=&quot;Rabobank Utrecht&quot; banknr1=&quot;3000.13.701&quot; iban1=&quot;NL96RABO0300013701&quot; bic1=&quot;RABONL2U&quot; bank2=&quot;RBS N.V. Amsterdam&quot; banknr2=&quot;5550.48.748&quot; iban2=&quot;NL93RBOS0555048748&quot; bic2=&quot;RBOSNL2A&quot; kvknaam=&quot;Handelsregister&quot; kvknr=&quot;09036504&quot; btwnr=&quot;NL 00.18.30.041.B.01&quot; extra=&quot;ARCADIS NEDERLAND BV&quot; legal=&quot;Postrekening 81.73.71&quot;/&gt;_x000d__x000a__x0009__x0009__x0009__x0009_&lt;taal id=&quot;2057&quot; statutaire-naam=&quot;ARCADIS Nederland BV&quot; bank1=&quot;Rabobank Utrecht&quot; banknr1=&quot;3000.13.701&quot; iban1=&quot;NL96RABO0300013701&quot; bic1=&quot;RABONL2U&quot; bank2=&quot;RBS N.V. Amsterdam&quot; banknr2=&quot;5550.48.748&quot; iban2=&quot;NL93RBOS0555048748&quot; bic2=&quot;RBOSNL2A&quot; kvknaam=&quot;Dutch Trade Register&quot; kvknr=&quot;09036504&quot; btwnr=&quot;NL 00.18.30.041.B.01&quot; extra=&quot;ARCADIS NEDERLAND BV&quot; legal=&quot;Postrekening 81.73.71&quot;/&gt;_x000d__x000a__x0009__x0009__x0009__x0009_&lt;taal id=&quot;1031&quot; statutaire-naam=&quot;ARCADIS Nederland BV&quot; bank1=&quot;Rabobank Utrecht&quot; banknr1=&quot;3000.13.701&quot; iban1=&quot;NL96RABO0300013701&quot; bic1=&quot;RABONL2U&quot; bank2=&quot;RBS N.V. Amsterdam&quot; banknr2=&quot;5550.48.748&quot; iban2=&quot;NL93RBOS0555048748&quot; bic2=&quot;RBOSNL2A&quot; kvknaam=&quot;NL-Handelsregister&quot; kvknr=&quot;09036504&quot; btwnr=&quot;NL 00.18.30.041.B.01&quot; extra=&quot;ARCADIS NEDERLAND BV&quot; legal=&quot;Postrekening 81.73.71&quot;/&gt;_x000d__x000a__x0009__x0009__x0009__x0009_&lt;ntgroups/&gt;_x000d__x000a__x0009__x0009__x0009_&lt;/bedrijfsonderdeel&gt;_x000d__x000a__x0009__x0009_&lt;/bedrijfsonderdeel-item&gt;&lt;logogroup-item value=&quot;1&quot; formatted-value=&quot;Arcadis logo's&quot;&gt;&lt;logogroup name=&quot;Arcadis logo's&quot;&gt;_x000d__x000a__x0009__x0009__x0009__x0009_&lt;logo name=&quot;ARCADIS - zwartwit - volg&quot; id=&quot;3&quot; button=&quot;bwlogo&quot; image=&quot;logoother&quot;/&gt;_x000d__x000a__x0009__x0009__x0009__x0009_&lt;logo name=&quot;ARCADIS - zwartwit - CV&quot; id=&quot;23&quot; button=&quot;bwlogo&quot; image=&quot;logoresume&quot;/&gt;_x000d__x000a__x0009__x0009__x0009__x0009_&lt;logo name=&quot;ARCADIS - kleur - CV&quot; id=&quot;25&quot; button=&quot;cologo&quot; image=&quot;logoresume&quot;/&gt;_x000d__x000a__x0009__x0009__x0009__x0009_&lt;logo name=&quot;ARCADIS - kleur - fax&quot; id=&quot;26&quot; button=&quot;cologo&quot; image=&quot;logofax&quot;/&gt;_x000d__x000a__x0009__x0009__x0009__x0009_&lt;logo name=&quot;ARCADIS - kleur - voet&quot; id=&quot;28&quot; button=&quot;cologo&quot; image=&quot;logofooter&quot;/&gt;_x000d__x000a__x0009__x0009__x0009__x0009_&lt;logo name=&quot;ARCADIS - kleur - volgpagina&quot; id=&quot;29&quot; button=&quot;cologo&quot; image=&quot;logoother&quot;/&gt;_x000d__x000a__x0009__x0009__x0009__x0009_&lt;logo name=&quot;ARCADIS - zwartwit - voet&quot; id=&quot;34&quot; button=&quot;bwlogo&quot; image=&quot;logofooter&quot;/&gt;_x000d__x000a__x0009__x0009__x0009__x0009_&lt;logo name=&quot;ARCADIS - kleur - rapport&quot; id=&quot;39&quot; button=&quot;cologo&quot; image=&quot;logoreport&quot;/&gt;_x000d__x000a__x0009__x0009__x0009__x0009_&lt;logo name=&quot;ARCADIS - kleur - voorpagina&quot; id=&quot;42&quot; button=&quot;cologo&quot; image=&quot;logofirst&quot;/&gt;_x000d__x000a__x0009__x0009__x0009__x0009_&lt;logo name=&quot;ARCADIS - zwartwit - fax&quot; id=&quot;44&quot; button=&quot;bwlogo&quot; image=&quot;logofax&quot;/&gt;_x000d__x000a__x0009__x0009__x0009__x0009_&lt;logo name=&quot;ARCADIS - zwartwit - rapport&quot; id=&quot;45&quot; button=&quot;bwlogo&quot; image=&quot;logoreport&quot;/&gt;_x000d__x000a__x0009__x0009__x0009__x0009_&lt;logo name=&quot;ARCADIS - zwartwit - voor&quot; id=&quot;48&quot; button=&quot;bwlogo&quot; image=&quot;logofirst&quot;/&gt;_x000d__x000a__x0009__x0009__x0009_&lt;/logogroup&gt;_x000d__x000a__x0009__x0009_&lt;/logogroup-item&gt;&lt;bwresume-item value=&quot;23&quot; formatted-value=&quot;ARCADIS - zwartwit - CV&quot;&gt;&lt;logo name=&quot;ARCADIS - zwartwit - CV&quot; reference=&quot;1&quot; button=&quot;bwlogo&quot; image=&quot;logoresume&quot; path=&quot;[ProfileUrl]folders/logos-arcadis/arcadis-kleur.jpg&quot;&gt;_x000d__x000a__x0009__x0009__x0009__x0009_&lt;coordinates id=&quot;A4&quot; left=&quot;1536&quot; top=&quot;148&quot; width=&quot;302&quot; height=&quot;74&quot; landscape-left=&quot;1536&quot; landscape-top=&quot;148&quot; landscape-width=&quot;302&quot; landscape-height=&quot;74&quot;/&gt;_x000d__x000a__x0009__x0009__x0009_&lt;/logo&gt;_x000d__x000a__x0009__x0009_&lt;/bwresume-item&gt;&lt;bwfax-item value=&quot;44&quot; formatted-value=&quot;ARCADIS - zwartwit - fax&quot;&gt;&lt;logo name=&quot;ARCADIS - zwartwit - fax&quot; reference=&quot;1&quot; button=&quot;bwlogo&quot; image=&quot;logofax&quot; path=&quot;[ProfileUrl]folders/logos-arcadis/arcadis-fax.jpg&quot;&gt;_x000d__x000a__x0009__x0009__x0009__x0009_&lt;coordinates id=&quot;A4&quot; left=&quot;247&quot; top=&quot;206&quot; width=&quot;517&quot; height=&quot;149&quot; landscape-left=&quot;247&quot; landscape-top=&quot;206&quot; landscape-width=&quot;517&quot; landscape-height=&quot;149&quot;/&gt;_x000d__x000a__x0009__x0009__x0009_&lt;/logo&gt;_x000d__x000a__x0009__x0009_&lt;/bwfax-item&gt;&lt;bwfirst-item value=&quot;48&quot; formatted-value=&quot;ARCADIS - zwartwit - voor&quot;&gt;&lt;logo name=&quot;ARCADIS - zwartwit - voor&quot; reference=&quot;1&quot; button=&quot;bwlogo&quot; image=&quot;logofirst&quot; path=&quot;[ProfileUrl]folders/logos-arcadis/arcadis-grys.jpg&quot;&gt;_x000d__x000a__x0009__x0009__x0009__x0009_&lt;coordinates id=&quot;A4&quot; left=&quot;247&quot; top=&quot;206&quot; width=&quot;517&quot; height=&quot;152&quot; landscape-left=&quot;247&quot; landscape-top=&quot;206&quot; landscape-width=&quot;517&quot; landscape-height=&quot;152&quot;/&gt;_x000d__x000a__x0009__x0009__x0009__x0009_&lt;coordinates id=&quot;Letter&quot; left=&quot;247&quot; top=&quot;206&quot; width=&quot;517&quot; height=&quot;149&quot; landscape-left=&quot;247&quot; landscape-top=&quot;206&quot; landscape-width=&quot;517&quot; landscape-height=&quot;149&quot;/&gt;_x000d__x000a__x0009__x0009__x0009_&lt;/logo&gt;_x000d__x000a__x0009__x0009_&lt;/bwfirst-item&gt;&lt;bwother-item value=&quot;3&quot; formatted-value=&quot;ARCADIS - zwartwit - volg&quot;&gt;&lt;logo name=&quot;ARCADIS - zwartwit - volg&quot; reference=&quot;1&quot; button=&quot;bwlogo&quot; image=&quot;logoother&quot; path=&quot;[ProfileUrl]folders/logos-arcadis/arcadis-other.png&quot;&gt;_x000d__x000a__x0009__x0009__x0009__x0009_&lt;coordinates id=&quot;A4&quot; left=&quot;251&quot; top=&quot;260&quot; width=&quot;170&quot; height=&quot;39&quot; landscape-left=&quot;251&quot; landscape-top=&quot;260&quot; landscape-width=&quot;170&quot; landscape-height=&quot;39&quot;/&gt;_x000d__x000a__x0009__x0009__x0009__x0009_&lt;coordinates id=&quot;Letter&quot; left=&quot;251&quot; top=&quot;260&quot; width=&quot;170&quot; height=&quot;39&quot; landscape-left=&quot;251&quot; landscape-top=&quot;260&quot; landscape-width=&quot;170&quot; landscape-height=&quot;39&quot;/&gt;_x000d__x000a__x0009__x0009__x0009_&lt;/logo&gt;_x000d__x000a__x0009__x0009_&lt;/bwother-item&gt;&lt;bwreport-item value=&quot;45&quot; formatted-value=&quot;ARCADIS - zwartwit - rapport&quot;&gt;&lt;logo name=&quot;ARCADIS - zwartwit - rapport&quot; reference=&quot;1&quot; button=&quot;bwlogo&quot; image=&quot;logoreport&quot; path=&quot;[ProfileUrl]folders/logos-arcadis/arcadis-logo-blue.png&quot;&gt;_x000d__x000a__x0009__x0009__x0009__x0009_&lt;coordinates id=&quot;A4&quot; left=&quot;247&quot; top=&quot;206&quot; width=&quot;517&quot; height=&quot;149&quot; landscape-left=&quot;340&quot; landscape-top=&quot;206&quot; landscape-width=&quot;517&quot; landscape-height=&quot;149&quot;/&gt;_x000d__x000a__x0009__x0009__x0009__x0009_&lt;coordinates id=&quot;Letter&quot; left=&quot;247&quot; top=&quot;206&quot; width=&quot;517&quot; height=&quot;149&quot; landscape-left=&quot;340&quot; landscape-top=&quot;206&quot; landscape-width=&quot;517&quot; landscape-height=&quot;149&quot;/&gt;_x000d__x000a__x0009__x0009__x0009_&lt;/logo&gt;_x000d__x000a__x0009__x0009_&lt;/bwreport-item&gt;&lt;bwfooter-item value=&quot;34&quot; formatted-value=&quot;ARCADIS - zwartwit - voet&quot;&gt;&lt;logo name=&quot;ARCADIS - zwartwit - voet&quot; reference=&quot;1&quot; button=&quot;bwlogo&quot; image=&quot;logofooter&quot; path=&quot;[ProfileUrl]folders/logos-arcadis/arcadis-tagline-bw.png&quot;&gt;_x000d__x000a__x0009__x0009__x0009__x0009_&lt;coordinates id=&quot;A4&quot; left=&quot;250&quot; top=&quot;2759&quot; width=&quot;310&quot; height=&quot;45&quot; landscape-left=&quot;250&quot; landscape-top=&quot;1889&quot; landscape-width=&quot;310&quot; landscape-height=&quot;45&quot;/&gt;_x000d__x000a__x0009__x0009__x0009__x0009_&lt;coordinates id=&quot;Letter&quot; left=&quot;250&quot; top=&quot;2759&quot; width=&quot;310&quot; height=&quot;45&quot; landscape-left=&quot;250&quot; landscape-top=&quot;1889&quot; landscape-width=&quot;310&quot; landscape-height=&quot;45&quot;/&gt;_x000d__x000a__x0009__x0009__x0009_&lt;/logo&gt;_x000d__x000a__x0009__x0009_&lt;/bwfooter-item&gt;&lt;coresume-item value=&quot;25&quot; formatted-value=&quot;ARCADIS - kleur - CV&quot;&gt;&lt;logo name=&quot;ARCADIS - kleur - CV&quot; reference=&quot;1&quot; button=&quot;cologo&quot; image=&quot;logoresume&quot; path=&quot;[ProfileUrl]folders/logos-arcadis/arcadis-kleur.jpg&quot;&gt;_x000d__x000a__x0009__x0009__x0009__x0009_&lt;coordinates id=&quot;A4&quot; left=&quot;1536&quot; top=&quot;148&quot; width=&quot;302&quot; height=&quot;88&quot; landscape-left=&quot;1536&quot; landscape-top=&quot;148&quot; landscape-width=&quot;302&quot; landscape-height=&quot;88&quot;/&gt;_x000d__x000a__x0009__x0009__x0009_&lt;/logo&gt;_x000d__x000a__x0009__x0009_&lt;/coresume-item&gt;&lt;cofax-item value=&quot;26&quot; formatted-value=&quot;ARCADIS - kleur - fax&quot;&gt;&lt;logo name=&quot;ARCADIS - kleur - fax&quot; reference=&quot;1&quot; button=&quot;cologo&quot; image=&quot;logofax&quot; path=&quot;[ProfileUrl]folders/logos-arcadis/arcadis-fax.jpg&quot;&gt;_x000d__x000a__x0009__x0009__x0009__x0009_&lt;coordinates id=&quot;A4&quot; left=&quot;247&quot; top=&quot;206&quot; width=&quot;517&quot; height=&quot;149&quot; landscape-left=&quot;247&quot; landscape-top=&quot;206&quot; landscape-width=&quot;517&quot; landscape-height=&quot;149&quot;/&gt;_x000d__x000a__x0009__x0009__x0009_&lt;/logo&gt;_x000d__x000a__x0009__x0009_&lt;/cofax-item&gt;&lt;cofirst-item value=&quot;42&quot; formatted-value=&quot;ARCADIS - kleur - voorpagina&quot;&gt;&lt;logo name=&quot;ARCADIS - kleur - voorpagina&quot; reference=&quot;1&quot; button=&quot;cologo&quot; image=&quot;logofirst&quot; path=&quot;[ProfileUrl]folders/logos-arcadis/arcadis-kleur.jpg&quot;&gt;_x000d__x000a__x0009__x0009__x0009__x0009_&lt;coordinates id=&quot;A4&quot; left=&quot;247&quot; top=&quot;206&quot; width=&quot;517&quot; height=&quot;152&quot; landscape-left=&quot;247&quot; landscape-top=&quot;206&quot; landscape-width=&quot;517&quot; landscape-height=&quot;152&quot;/&gt;_x000d__x000a__x0009__x0009__x0009__x0009_&lt;coordinates id=&quot;Letter&quot; left=&quot;247&quot; top=&quot;206&quot; width=&quot;517&quot; height=&quot;149&quot; landscape-left=&quot;247&quot; landscape-top=&quot;206&quot; landscape-width=&quot;517&quot; landscape-height=&quot;149&quot;/&gt;_x000d__x000a__x0009__x0009__x0009_&lt;/logo&gt;_x000d__x000a__x0009__x0009_&lt;/cofirst-item&gt;&lt;coother-item value=&quot;29&quot; formatted-value=&quot;ARCADIS - kleur - volgpagina&quot;&gt;&lt;logo name=&quot;ARCADIS - kleur - volgpagina&quot; reference=&quot;1&quot; button=&quot;cologo&quot; image=&quot;logoother&quot; path=&quot;[ProfileUrl]folders/logos-arcadis/arcadis-other.png&quot;&gt;_x000d__x000a__x0009__x0009__x0009__x0009_&lt;coordinates id=&quot;A4&quot; left=&quot;251&quot; top=&quot;260&quot; width=&quot;170&quot; height=&quot;39&quot; landscape-left=&quot;251&quot; landscape-top=&quot;260&quot; landscape-width=&quot;170&quot; landscape-height=&quot;39&quot;/&gt;_x000d__x000a__x0009__x0009__x0009__x0009_&lt;coordinates id=&quot;Letter&quot; left=&quot;251&quot; top=&quot;260&quot; width=&quot;170&quot; height=&quot;39&quot; landscape-left=&quot;251&quot; landscape-top=&quot;260&quot; landscape-width=&quot;170&quot; landscape-height=&quot;39&quot;/&gt;_x000d__x000a__x0009__x0009__x0009_&lt;/logo&gt;_x000d__x000a__x0009__x0009_&lt;/coother-item&gt;&lt;coreport-item value=&quot;39&quot; formatted-value=&quot;ARCADIS - kleur - rapport&quot;&gt;&lt;logo name=&quot;ARCADIS - kleur - rapport&quot; reference=&quot;1&quot; button=&quot;cologo&quot; image=&quot;logoreport&quot; path=&quot;[ProfileUrl]folders/logos-arcadis/arcadis-logo-blue.png&quot;&gt;_x000d__x000a__x0009__x0009__x0009__x0009_&lt;coordinates id=&quot;A4&quot; left=&quot;300&quot; top=&quot;2645&quot; width=&quot;517&quot; height=&quot;108&quot; landscape-left=&quot;340&quot; landscape-top=&quot;1865&quot; landscape-width=&quot;517&quot; landscape-height=&quot;108&quot;/&gt;_x000d__x000a__x0009__x0009__x0009__x0009_&lt;coordinates id=&quot;Letter&quot; left=&quot;247&quot; top=&quot;206&quot; width=&quot;517&quot; height=&quot;149&quot; landscape-left=&quot;340&quot; landscape-top=&quot;206&quot; landscape-width=&quot;517&quot; landscape-height=&quot;149&quot;/&gt;_x000d__x000a__x0009__x0009__x0009_&lt;/logo&gt;_x000d__x000a__x0009__x0009_&lt;/coreport-item&gt;&lt;cofooter-item value=&quot;28&quot; formatted-value=&quot;ARCADIS - kleur - voet&quot;&gt;&lt;logo name=&quot;ARCADIS - kleur - voet&quot; reference=&quot;1&quot; button=&quot;cologo&quot; image=&quot;logofooter&quot; path=&quot;[ProfileUrl]folders/logos-arcadis/arcadis-tagline.png&quot;&gt;_x000d__x000a__x0009__x0009__x0009__x0009_&lt;coordinates id=&quot;A4&quot; left=&quot;250&quot; top=&quot;2759&quot; width=&quot;310&quot; height=&quot;45&quot; landscape-left=&quot;250&quot; landscape-top=&quot;1889&quot; landscape-width=&quot;310&quot; landscape-height=&quot;45&quot;/&gt;_x000d__x000a__x0009__x0009__x0009__x0009_&lt;coordinates id=&quot;Letter&quot; left=&quot;250&quot; top=&quot;2759&quot; width=&quot;310&quot; height=&quot;45&quot; landscape-left=&quot;250&quot; landscape-top=&quot;1889&quot; landscape-width=&quot;310&quot; landscape-height=&quot;45&quot;/&gt;_x000d__x000a__x0009__x0009__x0009_&lt;/logo&gt;_x000d__x000a__x0009__x0009_&lt;/cofooter-item&gt;&lt;bwresume formatted-value=&quot;[ProfileUrl]folders/logos-arcadis/arcadis-kleur.jpg;logoresume;1536,148,302,74,1536,148,302,74&quot;/&gt;&lt;bwfax formatted-value=&quot;[ProfileUrl]folders/logos-arcadis/arcadis-fax.jpg;logofax;247,206,517,149,247,206,517,149&quot;/&gt;&lt;bwfirst formatted-value=&quot;[ProfileUrl]folders/logos-arcadis/arcadis-grys.jpg;logofirst;247,206,517,152,247,206,517,152&quot;/&gt;&lt;bwother formatted-value=&quot;[ProfileUrl]folders/logos-arcadis/arcadis-other.png;logoother;251,260,170,39,251,260,170,39&quot;/&gt;&lt;bwreport formatted-value=&quot;[ProfileUrl]folders/logos-arcadis/arcadis-logo-blue.png;logoreport;247,206,517,149,340,206,517,149&quot;/&gt;&lt;bwfooter formatted-value=&quot;[ProfileUrl]folders/logos-arcadis/arcadis-tagline-bw.png;logofooter;250,2759,310,45,250,1889,310,45&quot;/&gt;&lt;coresume formatted-value=&quot;[ProfileUrl]folders/logos-arcadis/arcadis-kleur.jpg;logoresume;1536,148,302,88,1536,148,302,88&quot;/&gt;&lt;cofax formatted-value=&quot;[ProfileUrl]folders/logos-arcadis/arcadis-fax.jpg;logofax;247,206,517,149,247,206,517,149&quot;/&gt;&lt;cofirst formatted-value=&quot;[ProfileUrl]folders/logos-arcadis/arcadis-kleur.jpg;logofirst;247,206,517,152,247,206,517,152&quot;/&gt;&lt;coother formatted-value=&quot;[ProfileUrl]folders/logos-arcadis/arcadis-other.png;logoother;251,260,170,39,251,260,170,39&quot;/&gt;&lt;coreport formatted-value=&quot;[ProfileUrl]folders/logos-arcadis/arcadis-logo-blue.png;logoreport;300,2645,517,108,340,1865,517,108&quot;/&gt;&lt;cofooter formatted-value=&quot;[ProfileUrl]folders/logos-arcadis/arcadis-tagline.png;logofooter;250,2759,310,45,250,1889,310,45&quot;/&gt;&lt;formaat value=&quot;A4&quot;/&gt;&lt;bezoekadres value=&quot;Het Rietveld 59a\n7321 CT Apeldoorn&quot; formatted-value=&quot;Het Rietveld 59a\n7321 CT Apeldoorn&quot;/&gt;&lt;postadres value=&quot;Postbus 673\n7300 AR Apeldoorn&quot; formatted-value=&quot;Postbus 673\n7300 AR Apeldoorn&quot;/&gt;&lt;bedrijfsnaam value=&quot;ARCADIS Nederland BV&quot; formatted-value=&quot;ARCADIS Nederland BV&quot;/&gt;&lt;afdeling value=&quot;DIVISIE MILIEU &amp;amp; RUIMTE&quot; formatted-value=&quot;DIVISIE MILIEU &amp;amp; RUIMTE&quot;/&gt;&lt;kvknr value=&quot;09036504&quot; formatted-value=&quot;09036504&quot;/&gt;&lt;telefoon value=&quot;055 5815 999&quot; formatted-value=&quot;055 5815 999&quot;/&gt;&lt;telefax value=&quot;055 5815 599&quot; formatted-value=&quot;055 5815 599&quot;/&gt;&lt;opgestelddoor formatted-value=&quot;ir. ing. M. van der Sluys&quot;/&gt;&lt;afzendgegevens formatted-value=&quot;ARCADIS NEDERLAND BV\nHet Rietveld 59a\nPostbus 673\n7300 AR Apeldoorn\nTel 055 5815 999\nFax 055 5815 599\nwww.arcadis.nl\nHandelsregister 09036504&quot;/&gt;&lt;internet formatted-value=&quot;www.arcadis.nl&quot;/&gt;&lt;auteur1 formatted-value=&quot;ir. ing. M. van der Sluys&quot;/&gt;&lt;titel value=&quot;AANBESTEDINGSLEIDRAAD PROJECTNAAM&quot; formatted-value=&quot;AANBESTEDINGSLEIDRAAD PROJECTNAAM&quot; format-disabled=&quot;true&quot;/&gt;&lt;opdrachtgever value=&quot;NAAM OPDRACHTGEVER&quot; formatted-value=&quot;NAAM OPDRACHTGEVER&quot; format-disabled=&quot;true&quot;/&gt;&lt;datum value=&quot;2014-04-24T00:00:00&quot; formatted-value=&quot;24 april 2014&quot;/&gt;&lt;status value=&quot;0&quot; formatted-value=&quot;&quot;/&gt;&lt;statusvoor formatted-value=&quot;&quot;/&gt;&lt;statusvolg formatted-value=&quot;&quot;/&gt;&lt;chkcolofon value=&quot;0&quot;/&gt;&lt;colofontitel formatted-value=&quot;AANBESTEDINGSLEIDRAAD PROJECTNAAM&quot;/&gt;&lt;colofonsubtitel formatted-value=&quot;&quot;/&gt;&lt;auteur2/&gt;&lt;auteur3/&gt;&lt;auteur4/&gt;&lt;gecontroleerddoor/&gt;&lt;vrijgegevendoor/&gt;&lt;formeel value=&quot;1&quot; formatted-value=&quot;Formeel&quot;/&gt;&lt;cdpsoort value=&quot;Rapport&quot; formatted-value=&quot;Rapport&quot;/&gt;&lt;cdptitel formatted-value=&quot;AANBESTEDINGSLEIDRAAD PROJECTNAAM&quot;/&gt;&lt;cdpsubject1 formatted-value=&quot;AANBESTEDINGSLEIDRAAD PROJECTNAAM&quot;/&gt;&lt;cdpsubject2 formatted-value=&quot;&quot;/&gt;&lt;cdprapporttitel1 formatted-value=&quot;AANBESTEDINGSLEIDRAAD PROJECTNAAM&quot;/&gt;&lt;cdprapporttitel2 formatted-value=&quot;&quot;/&gt;&lt;cdpprojectdefinitie output-value=&quot;&quot;/&gt;&lt;wbs output-value=&quot;&quot;/&gt;&lt;cdpwbs formatted-value=&quot;.&quot;/&gt;&lt;cdpaddress1 formatted-value=&quot;NAAM OPDRACHTGEVER&quot;/&gt;&lt;cdpaddress2 formatted-value=&quot;NAAM OPDRACHTGEVER&quot;/&gt;&lt;temp formatted-value=&quot;Vul de extra colofongegevens in op het tabblad 'Colofongegevens'.&quot;/&gt;&lt;doctype value=&quot;1043&quot; formatted-value=&quot;1043&quot;/&gt;&lt;_company value=&quot;ARCADIS&quot; formatted-value=&quot;ARCADIS&quot;/&gt;&lt;_pagina value=&quot;Pagina&quot; formatted-value=&quot;Pagina&quot;/&gt;&lt;_inhoud value=&quot;Inhoud&quot; formatted-value=&quot;Inhoud&quot;/&gt;&lt;_samenvatting value=&quot;Samenvatting&quot; formatted-value=&quot;Samenvatting&quot;/&gt;&lt;_opdrachtgever value=&quot;Opdrachtgever:&quot; formatted-value=&quot;Opdrachtgever:&quot;/&gt;&lt;_status value=&quot;Status:&quot; formatted-value=&quot;Status:&quot;/&gt;&lt;_auteur value=&quot;Auteur:&quot; formatted-value=&quot;Auteur:&quot;/&gt;&lt;_gecontroleerddoor value=&quot;Gecontroleerd door:&quot; formatted-value=&quot;Gecontroleerd door:&quot;/&gt;&lt;_vrijgegevendoor value=&quot;Vrijgegeven door:&quot; formatted-value=&quot;Vrijgegeven door:&quot;/&gt;&lt;_copyright value=&quot;©ARCADIS. Alle rechten voorbehouden. Behoudens uitzonderingen door de wet gesteld, mag zonder schriftelijke toestemming van de rechthebbenden niets uit dit document worden verveelvoudigd en/of openbaar worden gemaakt door middel van druk, fotokopie, digitale reproductie of anderszins.&quot; formatted-value=&quot;©ARCADIS. Alle rechten voorbehouden. Behoudens uitzonderingen door de wet gesteld, mag zonder schriftelijke toestemming van de rechthebbenden niets uit dit document worden verveelvoudigd en/of openbaar worden gemaakt door middel van druk, fotokopie, digitale reproductie of anderszins.&quot;/&gt;&lt;_handelsregister value=&quot;Handelsregister&quot; formatted-value=&quot;Handelsregister&quot;/&gt;&lt;_internepagina value=&quot;Interne certificeringspagina&quot; formatted-value=&quot;Interne certificeringspagina&quot;/&gt;&lt;isprotected formatted-value=&quot;&quot;/&gt;&lt;/ds-rapport-simpel&gt;&lt;/data&gt;_x000d__x000a_"/>
    <w:docVar w:name="OCMC_Guid" w:val="23b2a8c9-fb73-48c1-933e-981e81d89505"/>
  </w:docVars>
  <w:rsids>
    <w:rsidRoot w:val="00272E3D"/>
    <w:rsid w:val="0000024B"/>
    <w:rsid w:val="00000AF0"/>
    <w:rsid w:val="00000FEA"/>
    <w:rsid w:val="000018F5"/>
    <w:rsid w:val="00001A7D"/>
    <w:rsid w:val="000020CA"/>
    <w:rsid w:val="00002529"/>
    <w:rsid w:val="00002A43"/>
    <w:rsid w:val="00003A9E"/>
    <w:rsid w:val="00003B1F"/>
    <w:rsid w:val="00004B27"/>
    <w:rsid w:val="00005B69"/>
    <w:rsid w:val="00005D92"/>
    <w:rsid w:val="0000647C"/>
    <w:rsid w:val="000075ED"/>
    <w:rsid w:val="00007D1A"/>
    <w:rsid w:val="00007F79"/>
    <w:rsid w:val="00010099"/>
    <w:rsid w:val="00010612"/>
    <w:rsid w:val="00010885"/>
    <w:rsid w:val="00010C46"/>
    <w:rsid w:val="00010F20"/>
    <w:rsid w:val="0001116F"/>
    <w:rsid w:val="00011E6E"/>
    <w:rsid w:val="00011FBE"/>
    <w:rsid w:val="00012A01"/>
    <w:rsid w:val="00012A08"/>
    <w:rsid w:val="00012CC6"/>
    <w:rsid w:val="000134F8"/>
    <w:rsid w:val="00013A61"/>
    <w:rsid w:val="0001496D"/>
    <w:rsid w:val="00014AAA"/>
    <w:rsid w:val="000155C4"/>
    <w:rsid w:val="00015E4B"/>
    <w:rsid w:val="00015F7B"/>
    <w:rsid w:val="00016716"/>
    <w:rsid w:val="00016DAE"/>
    <w:rsid w:val="00017282"/>
    <w:rsid w:val="000175B1"/>
    <w:rsid w:val="00017FB2"/>
    <w:rsid w:val="0002066A"/>
    <w:rsid w:val="000207B3"/>
    <w:rsid w:val="000209DC"/>
    <w:rsid w:val="00021214"/>
    <w:rsid w:val="0002161D"/>
    <w:rsid w:val="000216B5"/>
    <w:rsid w:val="000220ED"/>
    <w:rsid w:val="00022605"/>
    <w:rsid w:val="00022D71"/>
    <w:rsid w:val="00022E93"/>
    <w:rsid w:val="00022EEA"/>
    <w:rsid w:val="00023272"/>
    <w:rsid w:val="0002353F"/>
    <w:rsid w:val="0002406B"/>
    <w:rsid w:val="000245E1"/>
    <w:rsid w:val="0002465C"/>
    <w:rsid w:val="00025631"/>
    <w:rsid w:val="00026A50"/>
    <w:rsid w:val="00027485"/>
    <w:rsid w:val="000279AD"/>
    <w:rsid w:val="00027E3D"/>
    <w:rsid w:val="000304EB"/>
    <w:rsid w:val="00030E8C"/>
    <w:rsid w:val="00031025"/>
    <w:rsid w:val="00031118"/>
    <w:rsid w:val="00031E6D"/>
    <w:rsid w:val="00033994"/>
    <w:rsid w:val="0003399B"/>
    <w:rsid w:val="00033B0B"/>
    <w:rsid w:val="00033EDD"/>
    <w:rsid w:val="00034953"/>
    <w:rsid w:val="00034A77"/>
    <w:rsid w:val="00036C32"/>
    <w:rsid w:val="00036ED4"/>
    <w:rsid w:val="0004013D"/>
    <w:rsid w:val="0004086F"/>
    <w:rsid w:val="00040FD3"/>
    <w:rsid w:val="0004113B"/>
    <w:rsid w:val="000415E9"/>
    <w:rsid w:val="0004160B"/>
    <w:rsid w:val="000417A5"/>
    <w:rsid w:val="00041E6C"/>
    <w:rsid w:val="000420D4"/>
    <w:rsid w:val="000426A7"/>
    <w:rsid w:val="00042C84"/>
    <w:rsid w:val="00043EBA"/>
    <w:rsid w:val="00045BFF"/>
    <w:rsid w:val="00045E14"/>
    <w:rsid w:val="0004632E"/>
    <w:rsid w:val="000478CC"/>
    <w:rsid w:val="00047D10"/>
    <w:rsid w:val="00050F71"/>
    <w:rsid w:val="0005111F"/>
    <w:rsid w:val="0005148A"/>
    <w:rsid w:val="000526D0"/>
    <w:rsid w:val="00052729"/>
    <w:rsid w:val="00053099"/>
    <w:rsid w:val="000532B4"/>
    <w:rsid w:val="000532C7"/>
    <w:rsid w:val="000539F5"/>
    <w:rsid w:val="000542F3"/>
    <w:rsid w:val="00054AFE"/>
    <w:rsid w:val="00055658"/>
    <w:rsid w:val="00055DD5"/>
    <w:rsid w:val="000563EA"/>
    <w:rsid w:val="00056582"/>
    <w:rsid w:val="0005687E"/>
    <w:rsid w:val="000569BC"/>
    <w:rsid w:val="00056B33"/>
    <w:rsid w:val="00056D0B"/>
    <w:rsid w:val="0005758E"/>
    <w:rsid w:val="0005796C"/>
    <w:rsid w:val="00060E43"/>
    <w:rsid w:val="0006117E"/>
    <w:rsid w:val="000612D1"/>
    <w:rsid w:val="000617C2"/>
    <w:rsid w:val="00061915"/>
    <w:rsid w:val="00061CBD"/>
    <w:rsid w:val="00062163"/>
    <w:rsid w:val="000623FD"/>
    <w:rsid w:val="00062696"/>
    <w:rsid w:val="0006284A"/>
    <w:rsid w:val="00062D91"/>
    <w:rsid w:val="00063061"/>
    <w:rsid w:val="0006346F"/>
    <w:rsid w:val="00063FE8"/>
    <w:rsid w:val="000655D5"/>
    <w:rsid w:val="000656A3"/>
    <w:rsid w:val="0006603B"/>
    <w:rsid w:val="00066350"/>
    <w:rsid w:val="000668EA"/>
    <w:rsid w:val="00066F95"/>
    <w:rsid w:val="000678C3"/>
    <w:rsid w:val="00067999"/>
    <w:rsid w:val="0007036E"/>
    <w:rsid w:val="000704EF"/>
    <w:rsid w:val="0007074F"/>
    <w:rsid w:val="00071204"/>
    <w:rsid w:val="00071826"/>
    <w:rsid w:val="00072101"/>
    <w:rsid w:val="0007284B"/>
    <w:rsid w:val="00072B4B"/>
    <w:rsid w:val="0007349E"/>
    <w:rsid w:val="000742CC"/>
    <w:rsid w:val="0007434E"/>
    <w:rsid w:val="00074390"/>
    <w:rsid w:val="00074437"/>
    <w:rsid w:val="000748B2"/>
    <w:rsid w:val="00074B26"/>
    <w:rsid w:val="00074FD2"/>
    <w:rsid w:val="000751A3"/>
    <w:rsid w:val="000751B3"/>
    <w:rsid w:val="0007636C"/>
    <w:rsid w:val="0007673E"/>
    <w:rsid w:val="0007681E"/>
    <w:rsid w:val="00076996"/>
    <w:rsid w:val="00076A07"/>
    <w:rsid w:val="00076AF2"/>
    <w:rsid w:val="00077123"/>
    <w:rsid w:val="00077283"/>
    <w:rsid w:val="000772C6"/>
    <w:rsid w:val="00077716"/>
    <w:rsid w:val="00080165"/>
    <w:rsid w:val="000802AA"/>
    <w:rsid w:val="000815C8"/>
    <w:rsid w:val="000818C4"/>
    <w:rsid w:val="000834B9"/>
    <w:rsid w:val="000844CA"/>
    <w:rsid w:val="00084D37"/>
    <w:rsid w:val="00084DD2"/>
    <w:rsid w:val="00085515"/>
    <w:rsid w:val="000856AD"/>
    <w:rsid w:val="00085D09"/>
    <w:rsid w:val="00085F04"/>
    <w:rsid w:val="00086CE5"/>
    <w:rsid w:val="00087241"/>
    <w:rsid w:val="00087792"/>
    <w:rsid w:val="000879B8"/>
    <w:rsid w:val="00090358"/>
    <w:rsid w:val="00090AF8"/>
    <w:rsid w:val="00091871"/>
    <w:rsid w:val="000933E0"/>
    <w:rsid w:val="000938B3"/>
    <w:rsid w:val="000939F1"/>
    <w:rsid w:val="0009434C"/>
    <w:rsid w:val="0009528F"/>
    <w:rsid w:val="000960A0"/>
    <w:rsid w:val="000973B9"/>
    <w:rsid w:val="000978F7"/>
    <w:rsid w:val="000A0C2F"/>
    <w:rsid w:val="000A0CBA"/>
    <w:rsid w:val="000A1BA3"/>
    <w:rsid w:val="000A297A"/>
    <w:rsid w:val="000A3114"/>
    <w:rsid w:val="000A45A6"/>
    <w:rsid w:val="000A4F6E"/>
    <w:rsid w:val="000A5049"/>
    <w:rsid w:val="000A50AA"/>
    <w:rsid w:val="000A52D1"/>
    <w:rsid w:val="000A584F"/>
    <w:rsid w:val="000A7E2C"/>
    <w:rsid w:val="000A7F08"/>
    <w:rsid w:val="000B0759"/>
    <w:rsid w:val="000B1862"/>
    <w:rsid w:val="000B1F6B"/>
    <w:rsid w:val="000B212F"/>
    <w:rsid w:val="000B2DD2"/>
    <w:rsid w:val="000B338F"/>
    <w:rsid w:val="000B4068"/>
    <w:rsid w:val="000B4676"/>
    <w:rsid w:val="000B509E"/>
    <w:rsid w:val="000B5153"/>
    <w:rsid w:val="000B5F55"/>
    <w:rsid w:val="000B6B67"/>
    <w:rsid w:val="000B6DBE"/>
    <w:rsid w:val="000B6F0B"/>
    <w:rsid w:val="000B7573"/>
    <w:rsid w:val="000B786B"/>
    <w:rsid w:val="000B78E8"/>
    <w:rsid w:val="000C0178"/>
    <w:rsid w:val="000C0256"/>
    <w:rsid w:val="000C107C"/>
    <w:rsid w:val="000C1ED2"/>
    <w:rsid w:val="000C21F7"/>
    <w:rsid w:val="000C2936"/>
    <w:rsid w:val="000C2BBF"/>
    <w:rsid w:val="000C3972"/>
    <w:rsid w:val="000C3A28"/>
    <w:rsid w:val="000C3F50"/>
    <w:rsid w:val="000C4C76"/>
    <w:rsid w:val="000C4D59"/>
    <w:rsid w:val="000C50C3"/>
    <w:rsid w:val="000C50DD"/>
    <w:rsid w:val="000C5C08"/>
    <w:rsid w:val="000C6A17"/>
    <w:rsid w:val="000C6DE1"/>
    <w:rsid w:val="000D05CF"/>
    <w:rsid w:val="000D0632"/>
    <w:rsid w:val="000D0C8B"/>
    <w:rsid w:val="000D1D4C"/>
    <w:rsid w:val="000D20DF"/>
    <w:rsid w:val="000D3C7B"/>
    <w:rsid w:val="000D3D5D"/>
    <w:rsid w:val="000D3FE3"/>
    <w:rsid w:val="000D43C8"/>
    <w:rsid w:val="000D49F2"/>
    <w:rsid w:val="000D4A4A"/>
    <w:rsid w:val="000D5296"/>
    <w:rsid w:val="000D595A"/>
    <w:rsid w:val="000D5F31"/>
    <w:rsid w:val="000D711E"/>
    <w:rsid w:val="000D71B7"/>
    <w:rsid w:val="000D7CF1"/>
    <w:rsid w:val="000E12DD"/>
    <w:rsid w:val="000E1482"/>
    <w:rsid w:val="000E1704"/>
    <w:rsid w:val="000E1969"/>
    <w:rsid w:val="000E1B81"/>
    <w:rsid w:val="000E1F50"/>
    <w:rsid w:val="000E266A"/>
    <w:rsid w:val="000E2C77"/>
    <w:rsid w:val="000E2E50"/>
    <w:rsid w:val="000E31E8"/>
    <w:rsid w:val="000E3E35"/>
    <w:rsid w:val="000E407E"/>
    <w:rsid w:val="000E4AC7"/>
    <w:rsid w:val="000E5513"/>
    <w:rsid w:val="000E56C8"/>
    <w:rsid w:val="000E6B99"/>
    <w:rsid w:val="000F05E8"/>
    <w:rsid w:val="000F0BA1"/>
    <w:rsid w:val="000F0C19"/>
    <w:rsid w:val="000F106B"/>
    <w:rsid w:val="000F1C2E"/>
    <w:rsid w:val="000F1D5B"/>
    <w:rsid w:val="000F20B4"/>
    <w:rsid w:val="000F2204"/>
    <w:rsid w:val="000F2810"/>
    <w:rsid w:val="000F2EDB"/>
    <w:rsid w:val="000F3145"/>
    <w:rsid w:val="000F38A3"/>
    <w:rsid w:val="000F3B34"/>
    <w:rsid w:val="000F5363"/>
    <w:rsid w:val="000F5B27"/>
    <w:rsid w:val="000F63F9"/>
    <w:rsid w:val="000F6E96"/>
    <w:rsid w:val="000F6F00"/>
    <w:rsid w:val="000F7DE5"/>
    <w:rsid w:val="0010104E"/>
    <w:rsid w:val="001016DB"/>
    <w:rsid w:val="00101AFA"/>
    <w:rsid w:val="00101B97"/>
    <w:rsid w:val="00102193"/>
    <w:rsid w:val="001021DD"/>
    <w:rsid w:val="0010395E"/>
    <w:rsid w:val="0010417A"/>
    <w:rsid w:val="00104758"/>
    <w:rsid w:val="00104F49"/>
    <w:rsid w:val="00105146"/>
    <w:rsid w:val="00105568"/>
    <w:rsid w:val="0010572A"/>
    <w:rsid w:val="001060C7"/>
    <w:rsid w:val="0010616E"/>
    <w:rsid w:val="00106320"/>
    <w:rsid w:val="00107076"/>
    <w:rsid w:val="001072EF"/>
    <w:rsid w:val="0010745B"/>
    <w:rsid w:val="001115DC"/>
    <w:rsid w:val="001116C0"/>
    <w:rsid w:val="00111EB5"/>
    <w:rsid w:val="0011222F"/>
    <w:rsid w:val="00112676"/>
    <w:rsid w:val="0011342F"/>
    <w:rsid w:val="0011386F"/>
    <w:rsid w:val="00114096"/>
    <w:rsid w:val="001142B1"/>
    <w:rsid w:val="00114BAE"/>
    <w:rsid w:val="00114C1B"/>
    <w:rsid w:val="00115EF0"/>
    <w:rsid w:val="00116AA1"/>
    <w:rsid w:val="00116D7E"/>
    <w:rsid w:val="00117027"/>
    <w:rsid w:val="00117433"/>
    <w:rsid w:val="00120528"/>
    <w:rsid w:val="001206A3"/>
    <w:rsid w:val="00120A66"/>
    <w:rsid w:val="00120D7E"/>
    <w:rsid w:val="0012114E"/>
    <w:rsid w:val="00121308"/>
    <w:rsid w:val="001217B7"/>
    <w:rsid w:val="00121ECC"/>
    <w:rsid w:val="0012208E"/>
    <w:rsid w:val="00122E7D"/>
    <w:rsid w:val="00123B8C"/>
    <w:rsid w:val="00124634"/>
    <w:rsid w:val="0012463B"/>
    <w:rsid w:val="00124CDC"/>
    <w:rsid w:val="00124F5E"/>
    <w:rsid w:val="00125954"/>
    <w:rsid w:val="00125BD3"/>
    <w:rsid w:val="0012640D"/>
    <w:rsid w:val="00126672"/>
    <w:rsid w:val="00126D02"/>
    <w:rsid w:val="00126FA3"/>
    <w:rsid w:val="001279F0"/>
    <w:rsid w:val="00127AA6"/>
    <w:rsid w:val="00127E82"/>
    <w:rsid w:val="001300F9"/>
    <w:rsid w:val="00130547"/>
    <w:rsid w:val="0013072F"/>
    <w:rsid w:val="00130D69"/>
    <w:rsid w:val="00131536"/>
    <w:rsid w:val="00131554"/>
    <w:rsid w:val="00131A2D"/>
    <w:rsid w:val="0013322D"/>
    <w:rsid w:val="00133A00"/>
    <w:rsid w:val="001346D5"/>
    <w:rsid w:val="0013490A"/>
    <w:rsid w:val="001350B3"/>
    <w:rsid w:val="0013555E"/>
    <w:rsid w:val="001355DE"/>
    <w:rsid w:val="00136F11"/>
    <w:rsid w:val="001372AD"/>
    <w:rsid w:val="00140186"/>
    <w:rsid w:val="00140C0C"/>
    <w:rsid w:val="0014108B"/>
    <w:rsid w:val="00141256"/>
    <w:rsid w:val="0014230A"/>
    <w:rsid w:val="00142C03"/>
    <w:rsid w:val="00144BED"/>
    <w:rsid w:val="00145468"/>
    <w:rsid w:val="001454EC"/>
    <w:rsid w:val="00145547"/>
    <w:rsid w:val="0014602F"/>
    <w:rsid w:val="00146094"/>
    <w:rsid w:val="001473C7"/>
    <w:rsid w:val="0015040D"/>
    <w:rsid w:val="001505BC"/>
    <w:rsid w:val="00151CA2"/>
    <w:rsid w:val="001520A7"/>
    <w:rsid w:val="0015218F"/>
    <w:rsid w:val="00152AFF"/>
    <w:rsid w:val="00152CC3"/>
    <w:rsid w:val="00152DD1"/>
    <w:rsid w:val="001534CA"/>
    <w:rsid w:val="00153709"/>
    <w:rsid w:val="00153ED6"/>
    <w:rsid w:val="00154792"/>
    <w:rsid w:val="00155AEE"/>
    <w:rsid w:val="00156248"/>
    <w:rsid w:val="001563DD"/>
    <w:rsid w:val="00156DC9"/>
    <w:rsid w:val="00156FF8"/>
    <w:rsid w:val="001573AA"/>
    <w:rsid w:val="00160911"/>
    <w:rsid w:val="00160C19"/>
    <w:rsid w:val="0016174A"/>
    <w:rsid w:val="00161A03"/>
    <w:rsid w:val="00161FF6"/>
    <w:rsid w:val="001623B2"/>
    <w:rsid w:val="00162AD7"/>
    <w:rsid w:val="001630C0"/>
    <w:rsid w:val="001637CA"/>
    <w:rsid w:val="00163B7B"/>
    <w:rsid w:val="00163EC2"/>
    <w:rsid w:val="001642CF"/>
    <w:rsid w:val="001647EE"/>
    <w:rsid w:val="00164DEB"/>
    <w:rsid w:val="00165298"/>
    <w:rsid w:val="00165834"/>
    <w:rsid w:val="00166842"/>
    <w:rsid w:val="001669C7"/>
    <w:rsid w:val="00166A62"/>
    <w:rsid w:val="00166BFE"/>
    <w:rsid w:val="00167910"/>
    <w:rsid w:val="00167B8F"/>
    <w:rsid w:val="0017052C"/>
    <w:rsid w:val="00170EE0"/>
    <w:rsid w:val="001721CC"/>
    <w:rsid w:val="001721D7"/>
    <w:rsid w:val="00172939"/>
    <w:rsid w:val="001734DA"/>
    <w:rsid w:val="00173D51"/>
    <w:rsid w:val="00174833"/>
    <w:rsid w:val="00174844"/>
    <w:rsid w:val="00175093"/>
    <w:rsid w:val="00175F06"/>
    <w:rsid w:val="001761F0"/>
    <w:rsid w:val="001764E5"/>
    <w:rsid w:val="00176D49"/>
    <w:rsid w:val="001778C0"/>
    <w:rsid w:val="00177A8E"/>
    <w:rsid w:val="00177C6A"/>
    <w:rsid w:val="00180D42"/>
    <w:rsid w:val="0018169C"/>
    <w:rsid w:val="00181ADB"/>
    <w:rsid w:val="001821CB"/>
    <w:rsid w:val="001822DF"/>
    <w:rsid w:val="00182775"/>
    <w:rsid w:val="001840F5"/>
    <w:rsid w:val="001845B3"/>
    <w:rsid w:val="0018534C"/>
    <w:rsid w:val="00185C8A"/>
    <w:rsid w:val="00186503"/>
    <w:rsid w:val="00186B5B"/>
    <w:rsid w:val="00186BE8"/>
    <w:rsid w:val="00187408"/>
    <w:rsid w:val="001878B5"/>
    <w:rsid w:val="00187DCC"/>
    <w:rsid w:val="00187F3C"/>
    <w:rsid w:val="00190B27"/>
    <w:rsid w:val="00190B4A"/>
    <w:rsid w:val="00191973"/>
    <w:rsid w:val="00192519"/>
    <w:rsid w:val="0019252D"/>
    <w:rsid w:val="001932A0"/>
    <w:rsid w:val="001936DA"/>
    <w:rsid w:val="00193E2F"/>
    <w:rsid w:val="00194375"/>
    <w:rsid w:val="0019448F"/>
    <w:rsid w:val="00194501"/>
    <w:rsid w:val="00194F25"/>
    <w:rsid w:val="001954F8"/>
    <w:rsid w:val="001955C8"/>
    <w:rsid w:val="001956EA"/>
    <w:rsid w:val="0019605B"/>
    <w:rsid w:val="00196ADA"/>
    <w:rsid w:val="00196B8A"/>
    <w:rsid w:val="00196BB5"/>
    <w:rsid w:val="001972B5"/>
    <w:rsid w:val="001A0295"/>
    <w:rsid w:val="001A06A6"/>
    <w:rsid w:val="001A09D3"/>
    <w:rsid w:val="001A0DCC"/>
    <w:rsid w:val="001A127F"/>
    <w:rsid w:val="001A198E"/>
    <w:rsid w:val="001A1A48"/>
    <w:rsid w:val="001A1E81"/>
    <w:rsid w:val="001A24D8"/>
    <w:rsid w:val="001A258A"/>
    <w:rsid w:val="001A2A66"/>
    <w:rsid w:val="001A2D51"/>
    <w:rsid w:val="001A3DBA"/>
    <w:rsid w:val="001A4176"/>
    <w:rsid w:val="001A4299"/>
    <w:rsid w:val="001A42C6"/>
    <w:rsid w:val="001A48E1"/>
    <w:rsid w:val="001A4CEF"/>
    <w:rsid w:val="001A5D56"/>
    <w:rsid w:val="001A5D84"/>
    <w:rsid w:val="001A6167"/>
    <w:rsid w:val="001A6246"/>
    <w:rsid w:val="001A629D"/>
    <w:rsid w:val="001A74B6"/>
    <w:rsid w:val="001B00A3"/>
    <w:rsid w:val="001B0F49"/>
    <w:rsid w:val="001B1123"/>
    <w:rsid w:val="001B328E"/>
    <w:rsid w:val="001B363F"/>
    <w:rsid w:val="001B38F8"/>
    <w:rsid w:val="001B3DDF"/>
    <w:rsid w:val="001B436F"/>
    <w:rsid w:val="001B5B15"/>
    <w:rsid w:val="001B5D03"/>
    <w:rsid w:val="001B68E0"/>
    <w:rsid w:val="001C0201"/>
    <w:rsid w:val="001C037F"/>
    <w:rsid w:val="001C1414"/>
    <w:rsid w:val="001C174C"/>
    <w:rsid w:val="001C1973"/>
    <w:rsid w:val="001C2298"/>
    <w:rsid w:val="001C2347"/>
    <w:rsid w:val="001C2A6A"/>
    <w:rsid w:val="001C2E68"/>
    <w:rsid w:val="001C3696"/>
    <w:rsid w:val="001C3D9E"/>
    <w:rsid w:val="001C5250"/>
    <w:rsid w:val="001C5414"/>
    <w:rsid w:val="001C56C0"/>
    <w:rsid w:val="001C5AF2"/>
    <w:rsid w:val="001C5CC7"/>
    <w:rsid w:val="001C5CDE"/>
    <w:rsid w:val="001C6190"/>
    <w:rsid w:val="001C6781"/>
    <w:rsid w:val="001C6D7A"/>
    <w:rsid w:val="001C777A"/>
    <w:rsid w:val="001C7B83"/>
    <w:rsid w:val="001D0330"/>
    <w:rsid w:val="001D03FE"/>
    <w:rsid w:val="001D0AD8"/>
    <w:rsid w:val="001D1694"/>
    <w:rsid w:val="001D1D7A"/>
    <w:rsid w:val="001D2C0F"/>
    <w:rsid w:val="001D3210"/>
    <w:rsid w:val="001D3382"/>
    <w:rsid w:val="001D392F"/>
    <w:rsid w:val="001D476F"/>
    <w:rsid w:val="001D4F12"/>
    <w:rsid w:val="001D5D83"/>
    <w:rsid w:val="001D5DBB"/>
    <w:rsid w:val="001D6FBD"/>
    <w:rsid w:val="001E0755"/>
    <w:rsid w:val="001E0A5F"/>
    <w:rsid w:val="001E1765"/>
    <w:rsid w:val="001E1871"/>
    <w:rsid w:val="001E1B8D"/>
    <w:rsid w:val="001E1CC8"/>
    <w:rsid w:val="001E1CF0"/>
    <w:rsid w:val="001E300A"/>
    <w:rsid w:val="001E3622"/>
    <w:rsid w:val="001E4071"/>
    <w:rsid w:val="001E43FD"/>
    <w:rsid w:val="001E4D56"/>
    <w:rsid w:val="001E4F9B"/>
    <w:rsid w:val="001E59F5"/>
    <w:rsid w:val="001E5D12"/>
    <w:rsid w:val="001E5EE0"/>
    <w:rsid w:val="001E62B2"/>
    <w:rsid w:val="001E63FB"/>
    <w:rsid w:val="001F006C"/>
    <w:rsid w:val="001F00FE"/>
    <w:rsid w:val="001F0D2A"/>
    <w:rsid w:val="001F18BD"/>
    <w:rsid w:val="001F32FD"/>
    <w:rsid w:val="001F3ACF"/>
    <w:rsid w:val="001F3BDC"/>
    <w:rsid w:val="001F5505"/>
    <w:rsid w:val="001F58E8"/>
    <w:rsid w:val="001F60D8"/>
    <w:rsid w:val="001F6718"/>
    <w:rsid w:val="001F7344"/>
    <w:rsid w:val="001F74A1"/>
    <w:rsid w:val="001F793F"/>
    <w:rsid w:val="001F7B41"/>
    <w:rsid w:val="001F7D0F"/>
    <w:rsid w:val="001F7D29"/>
    <w:rsid w:val="002004D5"/>
    <w:rsid w:val="0020082D"/>
    <w:rsid w:val="00200C31"/>
    <w:rsid w:val="00201B40"/>
    <w:rsid w:val="002021F8"/>
    <w:rsid w:val="00202225"/>
    <w:rsid w:val="002028C7"/>
    <w:rsid w:val="00202F02"/>
    <w:rsid w:val="0020330B"/>
    <w:rsid w:val="00203D39"/>
    <w:rsid w:val="00204998"/>
    <w:rsid w:val="00205710"/>
    <w:rsid w:val="002057DB"/>
    <w:rsid w:val="00206A31"/>
    <w:rsid w:val="00206D7B"/>
    <w:rsid w:val="00207311"/>
    <w:rsid w:val="00207CD1"/>
    <w:rsid w:val="002102EC"/>
    <w:rsid w:val="002105BA"/>
    <w:rsid w:val="00210BE5"/>
    <w:rsid w:val="0021143E"/>
    <w:rsid w:val="002114E6"/>
    <w:rsid w:val="0021175F"/>
    <w:rsid w:val="00212AD3"/>
    <w:rsid w:val="00213389"/>
    <w:rsid w:val="00213420"/>
    <w:rsid w:val="00213618"/>
    <w:rsid w:val="002137E0"/>
    <w:rsid w:val="00213DCB"/>
    <w:rsid w:val="002144F2"/>
    <w:rsid w:val="00214B34"/>
    <w:rsid w:val="00214FFE"/>
    <w:rsid w:val="00215064"/>
    <w:rsid w:val="00215450"/>
    <w:rsid w:val="00215766"/>
    <w:rsid w:val="00216CFD"/>
    <w:rsid w:val="0021733E"/>
    <w:rsid w:val="00217613"/>
    <w:rsid w:val="0021780C"/>
    <w:rsid w:val="00217A08"/>
    <w:rsid w:val="00217C5F"/>
    <w:rsid w:val="0022002C"/>
    <w:rsid w:val="00220070"/>
    <w:rsid w:val="0022074D"/>
    <w:rsid w:val="00220BC0"/>
    <w:rsid w:val="00221615"/>
    <w:rsid w:val="0022193A"/>
    <w:rsid w:val="00221DF9"/>
    <w:rsid w:val="002220AD"/>
    <w:rsid w:val="00222194"/>
    <w:rsid w:val="002222BE"/>
    <w:rsid w:val="00223364"/>
    <w:rsid w:val="00224B0D"/>
    <w:rsid w:val="00225000"/>
    <w:rsid w:val="002255C4"/>
    <w:rsid w:val="00225652"/>
    <w:rsid w:val="00226262"/>
    <w:rsid w:val="00226459"/>
    <w:rsid w:val="00227881"/>
    <w:rsid w:val="00227D17"/>
    <w:rsid w:val="0023038B"/>
    <w:rsid w:val="00230592"/>
    <w:rsid w:val="002314FF"/>
    <w:rsid w:val="00231784"/>
    <w:rsid w:val="00231B36"/>
    <w:rsid w:val="00232954"/>
    <w:rsid w:val="002338DA"/>
    <w:rsid w:val="00233C1C"/>
    <w:rsid w:val="00233EDA"/>
    <w:rsid w:val="002349F9"/>
    <w:rsid w:val="00234AFC"/>
    <w:rsid w:val="00234FE2"/>
    <w:rsid w:val="0023568A"/>
    <w:rsid w:val="002369AB"/>
    <w:rsid w:val="00236C79"/>
    <w:rsid w:val="00237015"/>
    <w:rsid w:val="002374AD"/>
    <w:rsid w:val="0023771D"/>
    <w:rsid w:val="002406F8"/>
    <w:rsid w:val="002408C8"/>
    <w:rsid w:val="002408FB"/>
    <w:rsid w:val="0024123A"/>
    <w:rsid w:val="002413B8"/>
    <w:rsid w:val="00241BA3"/>
    <w:rsid w:val="0024376F"/>
    <w:rsid w:val="00243D3C"/>
    <w:rsid w:val="00244D1A"/>
    <w:rsid w:val="002450F3"/>
    <w:rsid w:val="002452D8"/>
    <w:rsid w:val="0024593A"/>
    <w:rsid w:val="00245B7A"/>
    <w:rsid w:val="002465CA"/>
    <w:rsid w:val="002466E2"/>
    <w:rsid w:val="00246BE7"/>
    <w:rsid w:val="00247010"/>
    <w:rsid w:val="0024773E"/>
    <w:rsid w:val="00247E99"/>
    <w:rsid w:val="00250104"/>
    <w:rsid w:val="0025028B"/>
    <w:rsid w:val="00250486"/>
    <w:rsid w:val="002507B8"/>
    <w:rsid w:val="00250D5F"/>
    <w:rsid w:val="0025110C"/>
    <w:rsid w:val="00251668"/>
    <w:rsid w:val="002527D1"/>
    <w:rsid w:val="00252C69"/>
    <w:rsid w:val="00253A63"/>
    <w:rsid w:val="00253CEF"/>
    <w:rsid w:val="00253D56"/>
    <w:rsid w:val="002541D9"/>
    <w:rsid w:val="0025426B"/>
    <w:rsid w:val="00254474"/>
    <w:rsid w:val="002548BA"/>
    <w:rsid w:val="0025574C"/>
    <w:rsid w:val="00255FD5"/>
    <w:rsid w:val="00256D74"/>
    <w:rsid w:val="0025745E"/>
    <w:rsid w:val="00257FA9"/>
    <w:rsid w:val="00260069"/>
    <w:rsid w:val="0026160A"/>
    <w:rsid w:val="00262232"/>
    <w:rsid w:val="00262AD0"/>
    <w:rsid w:val="00262AEC"/>
    <w:rsid w:val="002636B8"/>
    <w:rsid w:val="00263A6A"/>
    <w:rsid w:val="002648DC"/>
    <w:rsid w:val="00264A60"/>
    <w:rsid w:val="00264B7F"/>
    <w:rsid w:val="00265227"/>
    <w:rsid w:val="0026527D"/>
    <w:rsid w:val="002659C5"/>
    <w:rsid w:val="00265D34"/>
    <w:rsid w:val="002661B7"/>
    <w:rsid w:val="002665A7"/>
    <w:rsid w:val="0026674B"/>
    <w:rsid w:val="00266858"/>
    <w:rsid w:val="0026754F"/>
    <w:rsid w:val="002675E3"/>
    <w:rsid w:val="002676EF"/>
    <w:rsid w:val="0026784B"/>
    <w:rsid w:val="002705C3"/>
    <w:rsid w:val="00270982"/>
    <w:rsid w:val="00270D06"/>
    <w:rsid w:val="002712DE"/>
    <w:rsid w:val="00271E33"/>
    <w:rsid w:val="00272E3D"/>
    <w:rsid w:val="0027393E"/>
    <w:rsid w:val="00273CED"/>
    <w:rsid w:val="00273D28"/>
    <w:rsid w:val="002743A3"/>
    <w:rsid w:val="00274CDD"/>
    <w:rsid w:val="00275383"/>
    <w:rsid w:val="00275CEC"/>
    <w:rsid w:val="0027648D"/>
    <w:rsid w:val="00276BBC"/>
    <w:rsid w:val="00276C3E"/>
    <w:rsid w:val="0027765A"/>
    <w:rsid w:val="002802E3"/>
    <w:rsid w:val="00280594"/>
    <w:rsid w:val="00280598"/>
    <w:rsid w:val="00281308"/>
    <w:rsid w:val="00281922"/>
    <w:rsid w:val="002820BE"/>
    <w:rsid w:val="00282632"/>
    <w:rsid w:val="00282A42"/>
    <w:rsid w:val="00283049"/>
    <w:rsid w:val="00283091"/>
    <w:rsid w:val="00284147"/>
    <w:rsid w:val="0028437B"/>
    <w:rsid w:val="0028532F"/>
    <w:rsid w:val="002863C6"/>
    <w:rsid w:val="002863E3"/>
    <w:rsid w:val="00286983"/>
    <w:rsid w:val="00286A97"/>
    <w:rsid w:val="00286E0A"/>
    <w:rsid w:val="0028795E"/>
    <w:rsid w:val="00290950"/>
    <w:rsid w:val="00291757"/>
    <w:rsid w:val="002922A9"/>
    <w:rsid w:val="002923AE"/>
    <w:rsid w:val="0029256E"/>
    <w:rsid w:val="00292C29"/>
    <w:rsid w:val="002934F0"/>
    <w:rsid w:val="00293910"/>
    <w:rsid w:val="00293E73"/>
    <w:rsid w:val="0029475B"/>
    <w:rsid w:val="00295CC4"/>
    <w:rsid w:val="0029647A"/>
    <w:rsid w:val="00296D9E"/>
    <w:rsid w:val="00296F4B"/>
    <w:rsid w:val="00297399"/>
    <w:rsid w:val="002977DD"/>
    <w:rsid w:val="002979CA"/>
    <w:rsid w:val="00297D08"/>
    <w:rsid w:val="002A043F"/>
    <w:rsid w:val="002A066F"/>
    <w:rsid w:val="002A0732"/>
    <w:rsid w:val="002A11C4"/>
    <w:rsid w:val="002A17EB"/>
    <w:rsid w:val="002A18C1"/>
    <w:rsid w:val="002A1B35"/>
    <w:rsid w:val="002A1C14"/>
    <w:rsid w:val="002A2174"/>
    <w:rsid w:val="002A230B"/>
    <w:rsid w:val="002A2887"/>
    <w:rsid w:val="002A3AA8"/>
    <w:rsid w:val="002A436F"/>
    <w:rsid w:val="002A51DD"/>
    <w:rsid w:val="002A5CFF"/>
    <w:rsid w:val="002A6DCB"/>
    <w:rsid w:val="002A6E73"/>
    <w:rsid w:val="002A74CF"/>
    <w:rsid w:val="002A775B"/>
    <w:rsid w:val="002B00CC"/>
    <w:rsid w:val="002B1924"/>
    <w:rsid w:val="002B1B06"/>
    <w:rsid w:val="002B21CA"/>
    <w:rsid w:val="002B23EE"/>
    <w:rsid w:val="002B28AC"/>
    <w:rsid w:val="002B2B12"/>
    <w:rsid w:val="002B2E2B"/>
    <w:rsid w:val="002B321E"/>
    <w:rsid w:val="002B3E74"/>
    <w:rsid w:val="002B4EEF"/>
    <w:rsid w:val="002B5966"/>
    <w:rsid w:val="002B5FEC"/>
    <w:rsid w:val="002B6BB9"/>
    <w:rsid w:val="002B6F05"/>
    <w:rsid w:val="002B7057"/>
    <w:rsid w:val="002B72A8"/>
    <w:rsid w:val="002C1130"/>
    <w:rsid w:val="002C134A"/>
    <w:rsid w:val="002C1D2E"/>
    <w:rsid w:val="002C1E94"/>
    <w:rsid w:val="002C28B9"/>
    <w:rsid w:val="002C2ED2"/>
    <w:rsid w:val="002C3013"/>
    <w:rsid w:val="002C36E2"/>
    <w:rsid w:val="002C3780"/>
    <w:rsid w:val="002C3B4A"/>
    <w:rsid w:val="002C3E53"/>
    <w:rsid w:val="002C4186"/>
    <w:rsid w:val="002C4304"/>
    <w:rsid w:val="002C4811"/>
    <w:rsid w:val="002C68BA"/>
    <w:rsid w:val="002C6EF4"/>
    <w:rsid w:val="002C720B"/>
    <w:rsid w:val="002C743C"/>
    <w:rsid w:val="002C79B1"/>
    <w:rsid w:val="002D0288"/>
    <w:rsid w:val="002D1461"/>
    <w:rsid w:val="002D230D"/>
    <w:rsid w:val="002D24F5"/>
    <w:rsid w:val="002D2745"/>
    <w:rsid w:val="002D2FBA"/>
    <w:rsid w:val="002D3288"/>
    <w:rsid w:val="002D3F7E"/>
    <w:rsid w:val="002D3FAF"/>
    <w:rsid w:val="002D4C5A"/>
    <w:rsid w:val="002D5692"/>
    <w:rsid w:val="002D5A83"/>
    <w:rsid w:val="002D672B"/>
    <w:rsid w:val="002E0413"/>
    <w:rsid w:val="002E04DC"/>
    <w:rsid w:val="002E0D38"/>
    <w:rsid w:val="002E0F05"/>
    <w:rsid w:val="002E0FBE"/>
    <w:rsid w:val="002E1142"/>
    <w:rsid w:val="002E12A1"/>
    <w:rsid w:val="002E2490"/>
    <w:rsid w:val="002E2FAD"/>
    <w:rsid w:val="002E44C7"/>
    <w:rsid w:val="002E4A81"/>
    <w:rsid w:val="002E4C1E"/>
    <w:rsid w:val="002E4C29"/>
    <w:rsid w:val="002E4F0B"/>
    <w:rsid w:val="002E4FF9"/>
    <w:rsid w:val="002E6D1F"/>
    <w:rsid w:val="002E6E0A"/>
    <w:rsid w:val="002E7A8C"/>
    <w:rsid w:val="002F015C"/>
    <w:rsid w:val="002F076C"/>
    <w:rsid w:val="002F1133"/>
    <w:rsid w:val="002F186B"/>
    <w:rsid w:val="002F2EB5"/>
    <w:rsid w:val="002F31A7"/>
    <w:rsid w:val="002F32A1"/>
    <w:rsid w:val="002F3605"/>
    <w:rsid w:val="002F3FE2"/>
    <w:rsid w:val="002F512E"/>
    <w:rsid w:val="002F5DDC"/>
    <w:rsid w:val="002F6DB7"/>
    <w:rsid w:val="002F73F2"/>
    <w:rsid w:val="002F7529"/>
    <w:rsid w:val="002F7840"/>
    <w:rsid w:val="002F7916"/>
    <w:rsid w:val="003010B8"/>
    <w:rsid w:val="00301F92"/>
    <w:rsid w:val="00302282"/>
    <w:rsid w:val="0030401B"/>
    <w:rsid w:val="003042CF"/>
    <w:rsid w:val="003044FC"/>
    <w:rsid w:val="003046AA"/>
    <w:rsid w:val="00304EEC"/>
    <w:rsid w:val="00305916"/>
    <w:rsid w:val="00305CA3"/>
    <w:rsid w:val="00305CBE"/>
    <w:rsid w:val="003062DF"/>
    <w:rsid w:val="00306300"/>
    <w:rsid w:val="00307013"/>
    <w:rsid w:val="003072CB"/>
    <w:rsid w:val="00310217"/>
    <w:rsid w:val="003102E9"/>
    <w:rsid w:val="00311466"/>
    <w:rsid w:val="0031230C"/>
    <w:rsid w:val="00312713"/>
    <w:rsid w:val="00312A75"/>
    <w:rsid w:val="00312ADF"/>
    <w:rsid w:val="00313B04"/>
    <w:rsid w:val="00314412"/>
    <w:rsid w:val="0031459D"/>
    <w:rsid w:val="00314779"/>
    <w:rsid w:val="00314A83"/>
    <w:rsid w:val="00315F0B"/>
    <w:rsid w:val="00316744"/>
    <w:rsid w:val="00317128"/>
    <w:rsid w:val="003172CB"/>
    <w:rsid w:val="00317AE7"/>
    <w:rsid w:val="00321930"/>
    <w:rsid w:val="00321A53"/>
    <w:rsid w:val="00321AA6"/>
    <w:rsid w:val="00321EB0"/>
    <w:rsid w:val="0032273C"/>
    <w:rsid w:val="00322AC4"/>
    <w:rsid w:val="00322B67"/>
    <w:rsid w:val="00323413"/>
    <w:rsid w:val="003239AC"/>
    <w:rsid w:val="003241BF"/>
    <w:rsid w:val="00324398"/>
    <w:rsid w:val="00324CE5"/>
    <w:rsid w:val="003259C5"/>
    <w:rsid w:val="00325AB4"/>
    <w:rsid w:val="003268B9"/>
    <w:rsid w:val="003268C6"/>
    <w:rsid w:val="00326A38"/>
    <w:rsid w:val="00327323"/>
    <w:rsid w:val="00327816"/>
    <w:rsid w:val="00330051"/>
    <w:rsid w:val="00330BD7"/>
    <w:rsid w:val="00330E24"/>
    <w:rsid w:val="00331A30"/>
    <w:rsid w:val="003327A2"/>
    <w:rsid w:val="003327D2"/>
    <w:rsid w:val="00332C6B"/>
    <w:rsid w:val="00332F50"/>
    <w:rsid w:val="00333315"/>
    <w:rsid w:val="00333473"/>
    <w:rsid w:val="00333528"/>
    <w:rsid w:val="00333B44"/>
    <w:rsid w:val="00334257"/>
    <w:rsid w:val="00334FD7"/>
    <w:rsid w:val="00335AC1"/>
    <w:rsid w:val="0033627C"/>
    <w:rsid w:val="00337D0B"/>
    <w:rsid w:val="00337F93"/>
    <w:rsid w:val="00340C66"/>
    <w:rsid w:val="00341032"/>
    <w:rsid w:val="00341139"/>
    <w:rsid w:val="00341398"/>
    <w:rsid w:val="00341AB1"/>
    <w:rsid w:val="00341B66"/>
    <w:rsid w:val="00342B95"/>
    <w:rsid w:val="00342C4D"/>
    <w:rsid w:val="00343472"/>
    <w:rsid w:val="00343505"/>
    <w:rsid w:val="00344C39"/>
    <w:rsid w:val="003454BC"/>
    <w:rsid w:val="00345914"/>
    <w:rsid w:val="00346566"/>
    <w:rsid w:val="00347114"/>
    <w:rsid w:val="00347D12"/>
    <w:rsid w:val="00347E12"/>
    <w:rsid w:val="00350339"/>
    <w:rsid w:val="00351887"/>
    <w:rsid w:val="003519E3"/>
    <w:rsid w:val="00351A3D"/>
    <w:rsid w:val="00351D85"/>
    <w:rsid w:val="00351E3D"/>
    <w:rsid w:val="0035242C"/>
    <w:rsid w:val="003527C1"/>
    <w:rsid w:val="003528EC"/>
    <w:rsid w:val="00352C66"/>
    <w:rsid w:val="003532C8"/>
    <w:rsid w:val="003539C2"/>
    <w:rsid w:val="00353DE6"/>
    <w:rsid w:val="00354179"/>
    <w:rsid w:val="0035510A"/>
    <w:rsid w:val="00356CF9"/>
    <w:rsid w:val="00356DFB"/>
    <w:rsid w:val="00357E01"/>
    <w:rsid w:val="00360C59"/>
    <w:rsid w:val="00361203"/>
    <w:rsid w:val="00361C39"/>
    <w:rsid w:val="00362B25"/>
    <w:rsid w:val="00363585"/>
    <w:rsid w:val="00363708"/>
    <w:rsid w:val="00363CD2"/>
    <w:rsid w:val="00364242"/>
    <w:rsid w:val="00364A05"/>
    <w:rsid w:val="00364E54"/>
    <w:rsid w:val="00365375"/>
    <w:rsid w:val="003658FF"/>
    <w:rsid w:val="00366736"/>
    <w:rsid w:val="00366E54"/>
    <w:rsid w:val="0036722B"/>
    <w:rsid w:val="00367ADE"/>
    <w:rsid w:val="00367B58"/>
    <w:rsid w:val="00367F88"/>
    <w:rsid w:val="00370FB9"/>
    <w:rsid w:val="00371992"/>
    <w:rsid w:val="00371B5D"/>
    <w:rsid w:val="0037294D"/>
    <w:rsid w:val="00372A33"/>
    <w:rsid w:val="00373698"/>
    <w:rsid w:val="00373816"/>
    <w:rsid w:val="0037497F"/>
    <w:rsid w:val="00374AAC"/>
    <w:rsid w:val="00374B0C"/>
    <w:rsid w:val="00375D14"/>
    <w:rsid w:val="00375D34"/>
    <w:rsid w:val="00375FEE"/>
    <w:rsid w:val="00376644"/>
    <w:rsid w:val="00376E8B"/>
    <w:rsid w:val="0037718F"/>
    <w:rsid w:val="003771B6"/>
    <w:rsid w:val="00377B97"/>
    <w:rsid w:val="00380BAC"/>
    <w:rsid w:val="00380C1D"/>
    <w:rsid w:val="00380D93"/>
    <w:rsid w:val="00381A40"/>
    <w:rsid w:val="00381B53"/>
    <w:rsid w:val="00381F2E"/>
    <w:rsid w:val="003824A9"/>
    <w:rsid w:val="00382D62"/>
    <w:rsid w:val="0038371E"/>
    <w:rsid w:val="00383C4B"/>
    <w:rsid w:val="0038449E"/>
    <w:rsid w:val="00384E6A"/>
    <w:rsid w:val="0038526E"/>
    <w:rsid w:val="00385476"/>
    <w:rsid w:val="003854A7"/>
    <w:rsid w:val="00385576"/>
    <w:rsid w:val="00385B24"/>
    <w:rsid w:val="00385F59"/>
    <w:rsid w:val="0038643A"/>
    <w:rsid w:val="00386CE4"/>
    <w:rsid w:val="00387199"/>
    <w:rsid w:val="00390C54"/>
    <w:rsid w:val="00390E20"/>
    <w:rsid w:val="00391122"/>
    <w:rsid w:val="003918F9"/>
    <w:rsid w:val="00391C9B"/>
    <w:rsid w:val="00392764"/>
    <w:rsid w:val="0039377C"/>
    <w:rsid w:val="00393ACC"/>
    <w:rsid w:val="00393F0E"/>
    <w:rsid w:val="00394091"/>
    <w:rsid w:val="003942B0"/>
    <w:rsid w:val="003944A2"/>
    <w:rsid w:val="003944E6"/>
    <w:rsid w:val="00394640"/>
    <w:rsid w:val="00394763"/>
    <w:rsid w:val="0039564D"/>
    <w:rsid w:val="00395EA0"/>
    <w:rsid w:val="003960C7"/>
    <w:rsid w:val="0039659B"/>
    <w:rsid w:val="0039772E"/>
    <w:rsid w:val="00397752"/>
    <w:rsid w:val="003A0324"/>
    <w:rsid w:val="003A160C"/>
    <w:rsid w:val="003A167A"/>
    <w:rsid w:val="003A1CC7"/>
    <w:rsid w:val="003A23A4"/>
    <w:rsid w:val="003A280A"/>
    <w:rsid w:val="003A2B71"/>
    <w:rsid w:val="003A2C9B"/>
    <w:rsid w:val="003A2E84"/>
    <w:rsid w:val="003A2F85"/>
    <w:rsid w:val="003A2FD6"/>
    <w:rsid w:val="003A3194"/>
    <w:rsid w:val="003A3A00"/>
    <w:rsid w:val="003A3B5F"/>
    <w:rsid w:val="003A433A"/>
    <w:rsid w:val="003A4A82"/>
    <w:rsid w:val="003A646A"/>
    <w:rsid w:val="003A6771"/>
    <w:rsid w:val="003A6B39"/>
    <w:rsid w:val="003A6DC8"/>
    <w:rsid w:val="003A6F08"/>
    <w:rsid w:val="003A74F6"/>
    <w:rsid w:val="003A76EC"/>
    <w:rsid w:val="003A79EB"/>
    <w:rsid w:val="003B01C8"/>
    <w:rsid w:val="003B0772"/>
    <w:rsid w:val="003B0783"/>
    <w:rsid w:val="003B100D"/>
    <w:rsid w:val="003B17CF"/>
    <w:rsid w:val="003B24B3"/>
    <w:rsid w:val="003B25E5"/>
    <w:rsid w:val="003B2760"/>
    <w:rsid w:val="003B278D"/>
    <w:rsid w:val="003B3959"/>
    <w:rsid w:val="003B3E6D"/>
    <w:rsid w:val="003B43C2"/>
    <w:rsid w:val="003B4F56"/>
    <w:rsid w:val="003B5078"/>
    <w:rsid w:val="003B5A05"/>
    <w:rsid w:val="003B5C4C"/>
    <w:rsid w:val="003B5F8F"/>
    <w:rsid w:val="003B61B8"/>
    <w:rsid w:val="003B6597"/>
    <w:rsid w:val="003B66C8"/>
    <w:rsid w:val="003B675E"/>
    <w:rsid w:val="003B6B9E"/>
    <w:rsid w:val="003B6F38"/>
    <w:rsid w:val="003B726D"/>
    <w:rsid w:val="003B7556"/>
    <w:rsid w:val="003C01AB"/>
    <w:rsid w:val="003C0F85"/>
    <w:rsid w:val="003C12C1"/>
    <w:rsid w:val="003C2072"/>
    <w:rsid w:val="003C23E3"/>
    <w:rsid w:val="003C260F"/>
    <w:rsid w:val="003C269B"/>
    <w:rsid w:val="003C3040"/>
    <w:rsid w:val="003C38CF"/>
    <w:rsid w:val="003C3DDC"/>
    <w:rsid w:val="003C5458"/>
    <w:rsid w:val="003C59A2"/>
    <w:rsid w:val="003C5B98"/>
    <w:rsid w:val="003C6868"/>
    <w:rsid w:val="003C6B39"/>
    <w:rsid w:val="003C6EE0"/>
    <w:rsid w:val="003C7A5E"/>
    <w:rsid w:val="003C7BD7"/>
    <w:rsid w:val="003C7E76"/>
    <w:rsid w:val="003D0235"/>
    <w:rsid w:val="003D07B7"/>
    <w:rsid w:val="003D2284"/>
    <w:rsid w:val="003D2369"/>
    <w:rsid w:val="003D24E6"/>
    <w:rsid w:val="003D29C2"/>
    <w:rsid w:val="003D320C"/>
    <w:rsid w:val="003D34EC"/>
    <w:rsid w:val="003D3526"/>
    <w:rsid w:val="003D3836"/>
    <w:rsid w:val="003D3FD7"/>
    <w:rsid w:val="003D4191"/>
    <w:rsid w:val="003D4199"/>
    <w:rsid w:val="003D4557"/>
    <w:rsid w:val="003D4E18"/>
    <w:rsid w:val="003D512E"/>
    <w:rsid w:val="003D5DF5"/>
    <w:rsid w:val="003D72AE"/>
    <w:rsid w:val="003D7F9B"/>
    <w:rsid w:val="003E06B4"/>
    <w:rsid w:val="003E06EA"/>
    <w:rsid w:val="003E0B8E"/>
    <w:rsid w:val="003E0C10"/>
    <w:rsid w:val="003E0EFD"/>
    <w:rsid w:val="003E144A"/>
    <w:rsid w:val="003E1BC2"/>
    <w:rsid w:val="003E1D15"/>
    <w:rsid w:val="003E1DAD"/>
    <w:rsid w:val="003E292A"/>
    <w:rsid w:val="003E2CE0"/>
    <w:rsid w:val="003E30A9"/>
    <w:rsid w:val="003E3167"/>
    <w:rsid w:val="003E484F"/>
    <w:rsid w:val="003E4916"/>
    <w:rsid w:val="003E4F9D"/>
    <w:rsid w:val="003E5ADD"/>
    <w:rsid w:val="003E5F9F"/>
    <w:rsid w:val="003E61B7"/>
    <w:rsid w:val="003F0447"/>
    <w:rsid w:val="003F0836"/>
    <w:rsid w:val="003F0B83"/>
    <w:rsid w:val="003F0CDE"/>
    <w:rsid w:val="003F2192"/>
    <w:rsid w:val="003F21D0"/>
    <w:rsid w:val="003F2799"/>
    <w:rsid w:val="003F27FD"/>
    <w:rsid w:val="003F3088"/>
    <w:rsid w:val="003F42D3"/>
    <w:rsid w:val="003F4E6F"/>
    <w:rsid w:val="003F52BD"/>
    <w:rsid w:val="003F54C6"/>
    <w:rsid w:val="003F54D8"/>
    <w:rsid w:val="003F5C20"/>
    <w:rsid w:val="003F5F63"/>
    <w:rsid w:val="003F66AD"/>
    <w:rsid w:val="003F67E9"/>
    <w:rsid w:val="003F695C"/>
    <w:rsid w:val="003F6CD2"/>
    <w:rsid w:val="003F70B1"/>
    <w:rsid w:val="003F7175"/>
    <w:rsid w:val="003F71B7"/>
    <w:rsid w:val="003F7A36"/>
    <w:rsid w:val="003F7C3B"/>
    <w:rsid w:val="00400006"/>
    <w:rsid w:val="00400CBD"/>
    <w:rsid w:val="00401360"/>
    <w:rsid w:val="00401904"/>
    <w:rsid w:val="00401A3A"/>
    <w:rsid w:val="004021A5"/>
    <w:rsid w:val="0040280E"/>
    <w:rsid w:val="00402F10"/>
    <w:rsid w:val="004034B6"/>
    <w:rsid w:val="0040397D"/>
    <w:rsid w:val="00403C22"/>
    <w:rsid w:val="004043E8"/>
    <w:rsid w:val="0040503C"/>
    <w:rsid w:val="004052EF"/>
    <w:rsid w:val="00405656"/>
    <w:rsid w:val="0040575F"/>
    <w:rsid w:val="00405AF2"/>
    <w:rsid w:val="00405BF3"/>
    <w:rsid w:val="00405EB4"/>
    <w:rsid w:val="0040609D"/>
    <w:rsid w:val="00407242"/>
    <w:rsid w:val="004073BC"/>
    <w:rsid w:val="00407433"/>
    <w:rsid w:val="004104BE"/>
    <w:rsid w:val="00411112"/>
    <w:rsid w:val="0041140C"/>
    <w:rsid w:val="00411550"/>
    <w:rsid w:val="004124FC"/>
    <w:rsid w:val="004127C7"/>
    <w:rsid w:val="00412832"/>
    <w:rsid w:val="00413549"/>
    <w:rsid w:val="00413BAA"/>
    <w:rsid w:val="00414549"/>
    <w:rsid w:val="004149ED"/>
    <w:rsid w:val="00414B8B"/>
    <w:rsid w:val="00414BB2"/>
    <w:rsid w:val="00415457"/>
    <w:rsid w:val="0041586B"/>
    <w:rsid w:val="004168F2"/>
    <w:rsid w:val="00416FFB"/>
    <w:rsid w:val="00420181"/>
    <w:rsid w:val="00420520"/>
    <w:rsid w:val="0042129F"/>
    <w:rsid w:val="00421954"/>
    <w:rsid w:val="00422973"/>
    <w:rsid w:val="00423121"/>
    <w:rsid w:val="004242E8"/>
    <w:rsid w:val="004243BA"/>
    <w:rsid w:val="004249C2"/>
    <w:rsid w:val="00425A34"/>
    <w:rsid w:val="00425A8C"/>
    <w:rsid w:val="00426C21"/>
    <w:rsid w:val="00426D7E"/>
    <w:rsid w:val="00427FD6"/>
    <w:rsid w:val="004304CD"/>
    <w:rsid w:val="00430AAC"/>
    <w:rsid w:val="00430E31"/>
    <w:rsid w:val="00431073"/>
    <w:rsid w:val="00431268"/>
    <w:rsid w:val="00432677"/>
    <w:rsid w:val="00432752"/>
    <w:rsid w:val="00432911"/>
    <w:rsid w:val="004329AA"/>
    <w:rsid w:val="004337BB"/>
    <w:rsid w:val="00433940"/>
    <w:rsid w:val="0043472B"/>
    <w:rsid w:val="00434DCD"/>
    <w:rsid w:val="004352FC"/>
    <w:rsid w:val="00435820"/>
    <w:rsid w:val="00437AFB"/>
    <w:rsid w:val="00437CB0"/>
    <w:rsid w:val="00440196"/>
    <w:rsid w:val="0044102A"/>
    <w:rsid w:val="004412BB"/>
    <w:rsid w:val="00441C1B"/>
    <w:rsid w:val="00441E9F"/>
    <w:rsid w:val="00442AC9"/>
    <w:rsid w:val="00442CF8"/>
    <w:rsid w:val="004431C7"/>
    <w:rsid w:val="004432CC"/>
    <w:rsid w:val="00444069"/>
    <w:rsid w:val="004441CD"/>
    <w:rsid w:val="00444287"/>
    <w:rsid w:val="00444554"/>
    <w:rsid w:val="00446315"/>
    <w:rsid w:val="00446495"/>
    <w:rsid w:val="00447406"/>
    <w:rsid w:val="00451063"/>
    <w:rsid w:val="00451531"/>
    <w:rsid w:val="00452079"/>
    <w:rsid w:val="004530D3"/>
    <w:rsid w:val="00453270"/>
    <w:rsid w:val="0045327D"/>
    <w:rsid w:val="00453450"/>
    <w:rsid w:val="00453BF8"/>
    <w:rsid w:val="00453C96"/>
    <w:rsid w:val="00453D10"/>
    <w:rsid w:val="004549D3"/>
    <w:rsid w:val="00454C54"/>
    <w:rsid w:val="00455FF6"/>
    <w:rsid w:val="0045727F"/>
    <w:rsid w:val="00457960"/>
    <w:rsid w:val="004579AC"/>
    <w:rsid w:val="00460E1C"/>
    <w:rsid w:val="00462A94"/>
    <w:rsid w:val="004630F4"/>
    <w:rsid w:val="00463C6F"/>
    <w:rsid w:val="004648E0"/>
    <w:rsid w:val="004649AB"/>
    <w:rsid w:val="004652AD"/>
    <w:rsid w:val="00465B64"/>
    <w:rsid w:val="0046666A"/>
    <w:rsid w:val="00466AB1"/>
    <w:rsid w:val="00466B37"/>
    <w:rsid w:val="0046756A"/>
    <w:rsid w:val="00467678"/>
    <w:rsid w:val="00467897"/>
    <w:rsid w:val="004679A7"/>
    <w:rsid w:val="00470E67"/>
    <w:rsid w:val="004719CE"/>
    <w:rsid w:val="00471A75"/>
    <w:rsid w:val="0047210F"/>
    <w:rsid w:val="004724C4"/>
    <w:rsid w:val="00473826"/>
    <w:rsid w:val="00473994"/>
    <w:rsid w:val="00473A2C"/>
    <w:rsid w:val="00473B32"/>
    <w:rsid w:val="00474186"/>
    <w:rsid w:val="004741C9"/>
    <w:rsid w:val="004748FE"/>
    <w:rsid w:val="00474B26"/>
    <w:rsid w:val="00474B8E"/>
    <w:rsid w:val="004752B1"/>
    <w:rsid w:val="0047571D"/>
    <w:rsid w:val="00476561"/>
    <w:rsid w:val="0047693C"/>
    <w:rsid w:val="00477715"/>
    <w:rsid w:val="00477805"/>
    <w:rsid w:val="00480485"/>
    <w:rsid w:val="00480724"/>
    <w:rsid w:val="00480863"/>
    <w:rsid w:val="00481334"/>
    <w:rsid w:val="00481E07"/>
    <w:rsid w:val="00481E80"/>
    <w:rsid w:val="00482153"/>
    <w:rsid w:val="00482614"/>
    <w:rsid w:val="00482A33"/>
    <w:rsid w:val="00482AA5"/>
    <w:rsid w:val="00482DDA"/>
    <w:rsid w:val="004831E9"/>
    <w:rsid w:val="004838A7"/>
    <w:rsid w:val="00485EFC"/>
    <w:rsid w:val="0048640E"/>
    <w:rsid w:val="004864D1"/>
    <w:rsid w:val="004867F8"/>
    <w:rsid w:val="0048729D"/>
    <w:rsid w:val="00487545"/>
    <w:rsid w:val="004902FB"/>
    <w:rsid w:val="00490EEB"/>
    <w:rsid w:val="00490FA1"/>
    <w:rsid w:val="00491110"/>
    <w:rsid w:val="004912DE"/>
    <w:rsid w:val="00491CF2"/>
    <w:rsid w:val="00493CB9"/>
    <w:rsid w:val="004947A0"/>
    <w:rsid w:val="00494E84"/>
    <w:rsid w:val="00495365"/>
    <w:rsid w:val="00495EE3"/>
    <w:rsid w:val="004962C5"/>
    <w:rsid w:val="0049688A"/>
    <w:rsid w:val="00496F38"/>
    <w:rsid w:val="0049748E"/>
    <w:rsid w:val="00497B99"/>
    <w:rsid w:val="004A0584"/>
    <w:rsid w:val="004A06B0"/>
    <w:rsid w:val="004A1039"/>
    <w:rsid w:val="004A1662"/>
    <w:rsid w:val="004A17A5"/>
    <w:rsid w:val="004A1AF7"/>
    <w:rsid w:val="004A2746"/>
    <w:rsid w:val="004A277C"/>
    <w:rsid w:val="004A2860"/>
    <w:rsid w:val="004A2A78"/>
    <w:rsid w:val="004A3648"/>
    <w:rsid w:val="004A3BC3"/>
    <w:rsid w:val="004A40A9"/>
    <w:rsid w:val="004A47DD"/>
    <w:rsid w:val="004A4BA7"/>
    <w:rsid w:val="004A58DF"/>
    <w:rsid w:val="004A697A"/>
    <w:rsid w:val="004A6E6E"/>
    <w:rsid w:val="004A6F11"/>
    <w:rsid w:val="004A7255"/>
    <w:rsid w:val="004A7645"/>
    <w:rsid w:val="004A774F"/>
    <w:rsid w:val="004A7C65"/>
    <w:rsid w:val="004B037D"/>
    <w:rsid w:val="004B0722"/>
    <w:rsid w:val="004B35D8"/>
    <w:rsid w:val="004B3790"/>
    <w:rsid w:val="004B39C1"/>
    <w:rsid w:val="004B4690"/>
    <w:rsid w:val="004B47A6"/>
    <w:rsid w:val="004B52D8"/>
    <w:rsid w:val="004B5A41"/>
    <w:rsid w:val="004B63A9"/>
    <w:rsid w:val="004B6955"/>
    <w:rsid w:val="004B7470"/>
    <w:rsid w:val="004C0F45"/>
    <w:rsid w:val="004C1666"/>
    <w:rsid w:val="004C16ED"/>
    <w:rsid w:val="004C26CF"/>
    <w:rsid w:val="004C2819"/>
    <w:rsid w:val="004C2B09"/>
    <w:rsid w:val="004C2BFF"/>
    <w:rsid w:val="004C2D49"/>
    <w:rsid w:val="004C2E56"/>
    <w:rsid w:val="004C3322"/>
    <w:rsid w:val="004C35F8"/>
    <w:rsid w:val="004C3DE3"/>
    <w:rsid w:val="004C4712"/>
    <w:rsid w:val="004C4B2C"/>
    <w:rsid w:val="004C55A5"/>
    <w:rsid w:val="004C5BEC"/>
    <w:rsid w:val="004C686D"/>
    <w:rsid w:val="004C696F"/>
    <w:rsid w:val="004C69C2"/>
    <w:rsid w:val="004C6D69"/>
    <w:rsid w:val="004C736D"/>
    <w:rsid w:val="004C7D85"/>
    <w:rsid w:val="004D045D"/>
    <w:rsid w:val="004D0A5D"/>
    <w:rsid w:val="004D0DF1"/>
    <w:rsid w:val="004D1DBB"/>
    <w:rsid w:val="004D1FC4"/>
    <w:rsid w:val="004D2A2E"/>
    <w:rsid w:val="004D2B2D"/>
    <w:rsid w:val="004D2E13"/>
    <w:rsid w:val="004D2FA1"/>
    <w:rsid w:val="004D3409"/>
    <w:rsid w:val="004D4D19"/>
    <w:rsid w:val="004D51AB"/>
    <w:rsid w:val="004D5364"/>
    <w:rsid w:val="004D5688"/>
    <w:rsid w:val="004D59D7"/>
    <w:rsid w:val="004D6A57"/>
    <w:rsid w:val="004D6C27"/>
    <w:rsid w:val="004D72EC"/>
    <w:rsid w:val="004D73DF"/>
    <w:rsid w:val="004E0181"/>
    <w:rsid w:val="004E0B1D"/>
    <w:rsid w:val="004E1111"/>
    <w:rsid w:val="004E4088"/>
    <w:rsid w:val="004E4324"/>
    <w:rsid w:val="004E4F03"/>
    <w:rsid w:val="004E5918"/>
    <w:rsid w:val="004E5EF0"/>
    <w:rsid w:val="004E666F"/>
    <w:rsid w:val="004E684F"/>
    <w:rsid w:val="004E6F5B"/>
    <w:rsid w:val="004F0363"/>
    <w:rsid w:val="004F22BD"/>
    <w:rsid w:val="004F2786"/>
    <w:rsid w:val="004F3F5A"/>
    <w:rsid w:val="004F518F"/>
    <w:rsid w:val="004F53E9"/>
    <w:rsid w:val="004F60FA"/>
    <w:rsid w:val="004F673E"/>
    <w:rsid w:val="004F6BA2"/>
    <w:rsid w:val="004F6BFC"/>
    <w:rsid w:val="004F6DB4"/>
    <w:rsid w:val="004F70E8"/>
    <w:rsid w:val="004F765E"/>
    <w:rsid w:val="005001E7"/>
    <w:rsid w:val="00500211"/>
    <w:rsid w:val="0050159E"/>
    <w:rsid w:val="0050190B"/>
    <w:rsid w:val="00502570"/>
    <w:rsid w:val="005026F6"/>
    <w:rsid w:val="0050302A"/>
    <w:rsid w:val="00503178"/>
    <w:rsid w:val="00503248"/>
    <w:rsid w:val="00504263"/>
    <w:rsid w:val="00504812"/>
    <w:rsid w:val="00505190"/>
    <w:rsid w:val="00505BC9"/>
    <w:rsid w:val="00505D35"/>
    <w:rsid w:val="00506B78"/>
    <w:rsid w:val="00507509"/>
    <w:rsid w:val="00507C72"/>
    <w:rsid w:val="00507F74"/>
    <w:rsid w:val="0051026F"/>
    <w:rsid w:val="00510717"/>
    <w:rsid w:val="005108A9"/>
    <w:rsid w:val="005111DC"/>
    <w:rsid w:val="005116A9"/>
    <w:rsid w:val="005117C3"/>
    <w:rsid w:val="00511B0E"/>
    <w:rsid w:val="005130C8"/>
    <w:rsid w:val="00513AD4"/>
    <w:rsid w:val="00513C47"/>
    <w:rsid w:val="00513D46"/>
    <w:rsid w:val="0051451F"/>
    <w:rsid w:val="00514586"/>
    <w:rsid w:val="00514A92"/>
    <w:rsid w:val="00514AD8"/>
    <w:rsid w:val="00514F2A"/>
    <w:rsid w:val="0051576F"/>
    <w:rsid w:val="00515859"/>
    <w:rsid w:val="00515DC6"/>
    <w:rsid w:val="00516300"/>
    <w:rsid w:val="00516AB9"/>
    <w:rsid w:val="005177AA"/>
    <w:rsid w:val="00517D0E"/>
    <w:rsid w:val="005207E0"/>
    <w:rsid w:val="0052087E"/>
    <w:rsid w:val="00520D95"/>
    <w:rsid w:val="00520EAA"/>
    <w:rsid w:val="00521B28"/>
    <w:rsid w:val="00521CF4"/>
    <w:rsid w:val="00521D95"/>
    <w:rsid w:val="0052323B"/>
    <w:rsid w:val="005232DE"/>
    <w:rsid w:val="00523E05"/>
    <w:rsid w:val="00523E1C"/>
    <w:rsid w:val="00523FEC"/>
    <w:rsid w:val="00524352"/>
    <w:rsid w:val="0052477C"/>
    <w:rsid w:val="00524810"/>
    <w:rsid w:val="005248C2"/>
    <w:rsid w:val="00524962"/>
    <w:rsid w:val="00524E43"/>
    <w:rsid w:val="005261EC"/>
    <w:rsid w:val="00526F32"/>
    <w:rsid w:val="0052732B"/>
    <w:rsid w:val="005273DC"/>
    <w:rsid w:val="00527AB2"/>
    <w:rsid w:val="0053033D"/>
    <w:rsid w:val="00530CC8"/>
    <w:rsid w:val="005316AE"/>
    <w:rsid w:val="00531B49"/>
    <w:rsid w:val="00531DF6"/>
    <w:rsid w:val="005329DD"/>
    <w:rsid w:val="00533452"/>
    <w:rsid w:val="005344A4"/>
    <w:rsid w:val="005345BC"/>
    <w:rsid w:val="00534B49"/>
    <w:rsid w:val="00534C2B"/>
    <w:rsid w:val="00535024"/>
    <w:rsid w:val="00535092"/>
    <w:rsid w:val="005359F8"/>
    <w:rsid w:val="0053613E"/>
    <w:rsid w:val="00536A35"/>
    <w:rsid w:val="00536F01"/>
    <w:rsid w:val="0053744E"/>
    <w:rsid w:val="00537726"/>
    <w:rsid w:val="00537C25"/>
    <w:rsid w:val="005403BF"/>
    <w:rsid w:val="00543680"/>
    <w:rsid w:val="00543C24"/>
    <w:rsid w:val="0054436A"/>
    <w:rsid w:val="00544429"/>
    <w:rsid w:val="00544D39"/>
    <w:rsid w:val="005456D5"/>
    <w:rsid w:val="00546000"/>
    <w:rsid w:val="00546188"/>
    <w:rsid w:val="005464C4"/>
    <w:rsid w:val="005467A6"/>
    <w:rsid w:val="005469DB"/>
    <w:rsid w:val="00546A13"/>
    <w:rsid w:val="00546A7F"/>
    <w:rsid w:val="00547CA0"/>
    <w:rsid w:val="00547E8A"/>
    <w:rsid w:val="005501F4"/>
    <w:rsid w:val="005507EE"/>
    <w:rsid w:val="00551543"/>
    <w:rsid w:val="005515B7"/>
    <w:rsid w:val="00551806"/>
    <w:rsid w:val="00551E35"/>
    <w:rsid w:val="00551E69"/>
    <w:rsid w:val="00552599"/>
    <w:rsid w:val="00552BCD"/>
    <w:rsid w:val="00552D44"/>
    <w:rsid w:val="00552E9E"/>
    <w:rsid w:val="005533BB"/>
    <w:rsid w:val="00553F4C"/>
    <w:rsid w:val="005549D1"/>
    <w:rsid w:val="0055529B"/>
    <w:rsid w:val="00555E63"/>
    <w:rsid w:val="005561FA"/>
    <w:rsid w:val="005565A3"/>
    <w:rsid w:val="00556D5D"/>
    <w:rsid w:val="00556E2F"/>
    <w:rsid w:val="005573C9"/>
    <w:rsid w:val="005573E1"/>
    <w:rsid w:val="00557A2D"/>
    <w:rsid w:val="0056040D"/>
    <w:rsid w:val="0056049B"/>
    <w:rsid w:val="00561806"/>
    <w:rsid w:val="005619A7"/>
    <w:rsid w:val="00561D12"/>
    <w:rsid w:val="00562028"/>
    <w:rsid w:val="00563147"/>
    <w:rsid w:val="0056318B"/>
    <w:rsid w:val="00563577"/>
    <w:rsid w:val="0056404F"/>
    <w:rsid w:val="005644FE"/>
    <w:rsid w:val="00565C51"/>
    <w:rsid w:val="00565FB7"/>
    <w:rsid w:val="00566636"/>
    <w:rsid w:val="00566722"/>
    <w:rsid w:val="00566996"/>
    <w:rsid w:val="00566EF9"/>
    <w:rsid w:val="00567097"/>
    <w:rsid w:val="00570155"/>
    <w:rsid w:val="0057170E"/>
    <w:rsid w:val="00571829"/>
    <w:rsid w:val="00571E38"/>
    <w:rsid w:val="00572903"/>
    <w:rsid w:val="0057320D"/>
    <w:rsid w:val="00573D51"/>
    <w:rsid w:val="00573F0F"/>
    <w:rsid w:val="00576334"/>
    <w:rsid w:val="005768E0"/>
    <w:rsid w:val="00576BCB"/>
    <w:rsid w:val="005771C4"/>
    <w:rsid w:val="005775EC"/>
    <w:rsid w:val="005777D2"/>
    <w:rsid w:val="005802CE"/>
    <w:rsid w:val="0058042C"/>
    <w:rsid w:val="00580CC4"/>
    <w:rsid w:val="00580D88"/>
    <w:rsid w:val="0058183F"/>
    <w:rsid w:val="00581D56"/>
    <w:rsid w:val="0058244A"/>
    <w:rsid w:val="00582852"/>
    <w:rsid w:val="005831C0"/>
    <w:rsid w:val="0058339E"/>
    <w:rsid w:val="005836FF"/>
    <w:rsid w:val="00583FEB"/>
    <w:rsid w:val="00584D06"/>
    <w:rsid w:val="00584DFD"/>
    <w:rsid w:val="005851B3"/>
    <w:rsid w:val="005852C2"/>
    <w:rsid w:val="0058607F"/>
    <w:rsid w:val="00586B7B"/>
    <w:rsid w:val="00586D68"/>
    <w:rsid w:val="005872D8"/>
    <w:rsid w:val="00587704"/>
    <w:rsid w:val="005903B3"/>
    <w:rsid w:val="005906B1"/>
    <w:rsid w:val="0059094A"/>
    <w:rsid w:val="00590B9D"/>
    <w:rsid w:val="00592B02"/>
    <w:rsid w:val="00592DF6"/>
    <w:rsid w:val="00592EED"/>
    <w:rsid w:val="00593F03"/>
    <w:rsid w:val="0059470A"/>
    <w:rsid w:val="00594D1A"/>
    <w:rsid w:val="00594E78"/>
    <w:rsid w:val="00594ED1"/>
    <w:rsid w:val="00595305"/>
    <w:rsid w:val="00595970"/>
    <w:rsid w:val="00595D1C"/>
    <w:rsid w:val="00597CC3"/>
    <w:rsid w:val="00597D30"/>
    <w:rsid w:val="00597D49"/>
    <w:rsid w:val="005A01F2"/>
    <w:rsid w:val="005A1073"/>
    <w:rsid w:val="005A1E3E"/>
    <w:rsid w:val="005A2EE9"/>
    <w:rsid w:val="005A3F1B"/>
    <w:rsid w:val="005A50AE"/>
    <w:rsid w:val="005A586B"/>
    <w:rsid w:val="005A6147"/>
    <w:rsid w:val="005A782D"/>
    <w:rsid w:val="005A796D"/>
    <w:rsid w:val="005A7E89"/>
    <w:rsid w:val="005B03FA"/>
    <w:rsid w:val="005B06C6"/>
    <w:rsid w:val="005B0C03"/>
    <w:rsid w:val="005B0EA8"/>
    <w:rsid w:val="005B1117"/>
    <w:rsid w:val="005B1D08"/>
    <w:rsid w:val="005B2681"/>
    <w:rsid w:val="005B2707"/>
    <w:rsid w:val="005B2D57"/>
    <w:rsid w:val="005B30E3"/>
    <w:rsid w:val="005B3CA3"/>
    <w:rsid w:val="005B407F"/>
    <w:rsid w:val="005B4733"/>
    <w:rsid w:val="005B4C6D"/>
    <w:rsid w:val="005B4D4E"/>
    <w:rsid w:val="005B5498"/>
    <w:rsid w:val="005B5529"/>
    <w:rsid w:val="005B5B5F"/>
    <w:rsid w:val="005B5BD2"/>
    <w:rsid w:val="005B5DC8"/>
    <w:rsid w:val="005B62E6"/>
    <w:rsid w:val="005B6822"/>
    <w:rsid w:val="005C007D"/>
    <w:rsid w:val="005C0700"/>
    <w:rsid w:val="005C0A2E"/>
    <w:rsid w:val="005C0BD8"/>
    <w:rsid w:val="005C19C5"/>
    <w:rsid w:val="005C20D8"/>
    <w:rsid w:val="005C3071"/>
    <w:rsid w:val="005C3236"/>
    <w:rsid w:val="005C338D"/>
    <w:rsid w:val="005C4D6C"/>
    <w:rsid w:val="005C4EFE"/>
    <w:rsid w:val="005C560D"/>
    <w:rsid w:val="005C5681"/>
    <w:rsid w:val="005C5737"/>
    <w:rsid w:val="005C68B3"/>
    <w:rsid w:val="005C6BC6"/>
    <w:rsid w:val="005C6BE2"/>
    <w:rsid w:val="005C6E92"/>
    <w:rsid w:val="005C721B"/>
    <w:rsid w:val="005C76FE"/>
    <w:rsid w:val="005D06A8"/>
    <w:rsid w:val="005D0A1C"/>
    <w:rsid w:val="005D0A4C"/>
    <w:rsid w:val="005D3569"/>
    <w:rsid w:val="005D379B"/>
    <w:rsid w:val="005D3B9E"/>
    <w:rsid w:val="005D40F5"/>
    <w:rsid w:val="005D414F"/>
    <w:rsid w:val="005D5AC0"/>
    <w:rsid w:val="005D5C33"/>
    <w:rsid w:val="005D5F8F"/>
    <w:rsid w:val="005D6242"/>
    <w:rsid w:val="005D6799"/>
    <w:rsid w:val="005D6BE7"/>
    <w:rsid w:val="005D6D73"/>
    <w:rsid w:val="005D7203"/>
    <w:rsid w:val="005D78C0"/>
    <w:rsid w:val="005E1850"/>
    <w:rsid w:val="005E1C08"/>
    <w:rsid w:val="005E1F1A"/>
    <w:rsid w:val="005E2347"/>
    <w:rsid w:val="005E23AB"/>
    <w:rsid w:val="005E276F"/>
    <w:rsid w:val="005E2F7E"/>
    <w:rsid w:val="005E33C1"/>
    <w:rsid w:val="005E4368"/>
    <w:rsid w:val="005E54BD"/>
    <w:rsid w:val="005E5C5E"/>
    <w:rsid w:val="005E66C3"/>
    <w:rsid w:val="005E68F1"/>
    <w:rsid w:val="005E69F9"/>
    <w:rsid w:val="005E7370"/>
    <w:rsid w:val="005E742B"/>
    <w:rsid w:val="005E7996"/>
    <w:rsid w:val="005F0C79"/>
    <w:rsid w:val="005F0DC7"/>
    <w:rsid w:val="005F2316"/>
    <w:rsid w:val="005F23A4"/>
    <w:rsid w:val="005F3358"/>
    <w:rsid w:val="005F4303"/>
    <w:rsid w:val="005F514C"/>
    <w:rsid w:val="005F561C"/>
    <w:rsid w:val="005F5FFE"/>
    <w:rsid w:val="005F61C8"/>
    <w:rsid w:val="005F675F"/>
    <w:rsid w:val="005F6F28"/>
    <w:rsid w:val="005F7299"/>
    <w:rsid w:val="00600440"/>
    <w:rsid w:val="00600A88"/>
    <w:rsid w:val="00600AAD"/>
    <w:rsid w:val="00600D3B"/>
    <w:rsid w:val="00600EE4"/>
    <w:rsid w:val="006012F8"/>
    <w:rsid w:val="00601516"/>
    <w:rsid w:val="006018C7"/>
    <w:rsid w:val="006018F9"/>
    <w:rsid w:val="006023C7"/>
    <w:rsid w:val="00602A83"/>
    <w:rsid w:val="00602D3B"/>
    <w:rsid w:val="00603C24"/>
    <w:rsid w:val="00604E22"/>
    <w:rsid w:val="006065BE"/>
    <w:rsid w:val="00606FB6"/>
    <w:rsid w:val="0060730C"/>
    <w:rsid w:val="00607483"/>
    <w:rsid w:val="00607F65"/>
    <w:rsid w:val="006104FB"/>
    <w:rsid w:val="00610BCA"/>
    <w:rsid w:val="00611FFD"/>
    <w:rsid w:val="0061297C"/>
    <w:rsid w:val="006140D5"/>
    <w:rsid w:val="006147A9"/>
    <w:rsid w:val="00614DAE"/>
    <w:rsid w:val="006151F4"/>
    <w:rsid w:val="006164A4"/>
    <w:rsid w:val="00616E7C"/>
    <w:rsid w:val="00616EE2"/>
    <w:rsid w:val="00617D54"/>
    <w:rsid w:val="00620258"/>
    <w:rsid w:val="006208B2"/>
    <w:rsid w:val="006214BE"/>
    <w:rsid w:val="00621D65"/>
    <w:rsid w:val="006221DB"/>
    <w:rsid w:val="0062268B"/>
    <w:rsid w:val="00622BD5"/>
    <w:rsid w:val="00622DE3"/>
    <w:rsid w:val="00623740"/>
    <w:rsid w:val="00623790"/>
    <w:rsid w:val="00623A31"/>
    <w:rsid w:val="00623FFE"/>
    <w:rsid w:val="00625071"/>
    <w:rsid w:val="00625335"/>
    <w:rsid w:val="006253C3"/>
    <w:rsid w:val="00625452"/>
    <w:rsid w:val="00625B6D"/>
    <w:rsid w:val="00625CE3"/>
    <w:rsid w:val="00625D69"/>
    <w:rsid w:val="00626720"/>
    <w:rsid w:val="00626E24"/>
    <w:rsid w:val="006271AA"/>
    <w:rsid w:val="006277B3"/>
    <w:rsid w:val="006309FB"/>
    <w:rsid w:val="00630BA7"/>
    <w:rsid w:val="006312B2"/>
    <w:rsid w:val="00631790"/>
    <w:rsid w:val="0063181B"/>
    <w:rsid w:val="00631A1F"/>
    <w:rsid w:val="00631B64"/>
    <w:rsid w:val="00631CBC"/>
    <w:rsid w:val="006320C8"/>
    <w:rsid w:val="006322C2"/>
    <w:rsid w:val="0063235C"/>
    <w:rsid w:val="006324CD"/>
    <w:rsid w:val="006326D3"/>
    <w:rsid w:val="006331C0"/>
    <w:rsid w:val="006333CD"/>
    <w:rsid w:val="0063343C"/>
    <w:rsid w:val="006336B7"/>
    <w:rsid w:val="00633B2A"/>
    <w:rsid w:val="00633C1A"/>
    <w:rsid w:val="00634607"/>
    <w:rsid w:val="00634659"/>
    <w:rsid w:val="00634E42"/>
    <w:rsid w:val="0063642D"/>
    <w:rsid w:val="00636F01"/>
    <w:rsid w:val="00636F25"/>
    <w:rsid w:val="0064073E"/>
    <w:rsid w:val="00640A4F"/>
    <w:rsid w:val="006415D1"/>
    <w:rsid w:val="00641C64"/>
    <w:rsid w:val="00643948"/>
    <w:rsid w:val="00643BD4"/>
    <w:rsid w:val="00643DAA"/>
    <w:rsid w:val="00644A60"/>
    <w:rsid w:val="00645AED"/>
    <w:rsid w:val="00645F6E"/>
    <w:rsid w:val="00645F9E"/>
    <w:rsid w:val="006462C1"/>
    <w:rsid w:val="006464B4"/>
    <w:rsid w:val="00647420"/>
    <w:rsid w:val="0064748F"/>
    <w:rsid w:val="00647B97"/>
    <w:rsid w:val="00647C68"/>
    <w:rsid w:val="00650038"/>
    <w:rsid w:val="006504C5"/>
    <w:rsid w:val="00650B90"/>
    <w:rsid w:val="00650CDE"/>
    <w:rsid w:val="00651752"/>
    <w:rsid w:val="00651B73"/>
    <w:rsid w:val="006527FE"/>
    <w:rsid w:val="006529F8"/>
    <w:rsid w:val="00652E50"/>
    <w:rsid w:val="00653505"/>
    <w:rsid w:val="0065383B"/>
    <w:rsid w:val="006539DB"/>
    <w:rsid w:val="0065474E"/>
    <w:rsid w:val="00654A37"/>
    <w:rsid w:val="00654DA0"/>
    <w:rsid w:val="0065578A"/>
    <w:rsid w:val="006557D1"/>
    <w:rsid w:val="00657570"/>
    <w:rsid w:val="0065785D"/>
    <w:rsid w:val="00657B0E"/>
    <w:rsid w:val="00660888"/>
    <w:rsid w:val="00660DD1"/>
    <w:rsid w:val="00661EFC"/>
    <w:rsid w:val="00661F9F"/>
    <w:rsid w:val="00662492"/>
    <w:rsid w:val="00663744"/>
    <w:rsid w:val="006638CF"/>
    <w:rsid w:val="006640A9"/>
    <w:rsid w:val="00665A06"/>
    <w:rsid w:val="00665FE8"/>
    <w:rsid w:val="00666C96"/>
    <w:rsid w:val="0066730B"/>
    <w:rsid w:val="00667A8F"/>
    <w:rsid w:val="00670562"/>
    <w:rsid w:val="006707F1"/>
    <w:rsid w:val="00670835"/>
    <w:rsid w:val="00670B52"/>
    <w:rsid w:val="006716BF"/>
    <w:rsid w:val="00671D75"/>
    <w:rsid w:val="006720D9"/>
    <w:rsid w:val="00673736"/>
    <w:rsid w:val="006738F2"/>
    <w:rsid w:val="006743DD"/>
    <w:rsid w:val="006747AB"/>
    <w:rsid w:val="0067511D"/>
    <w:rsid w:val="0067524F"/>
    <w:rsid w:val="00675F8E"/>
    <w:rsid w:val="00676C7E"/>
    <w:rsid w:val="006771CC"/>
    <w:rsid w:val="00677314"/>
    <w:rsid w:val="006775E5"/>
    <w:rsid w:val="00677FCC"/>
    <w:rsid w:val="00680A65"/>
    <w:rsid w:val="00680C30"/>
    <w:rsid w:val="0068115D"/>
    <w:rsid w:val="006812F3"/>
    <w:rsid w:val="00681AB9"/>
    <w:rsid w:val="00681BD8"/>
    <w:rsid w:val="006836D3"/>
    <w:rsid w:val="00683874"/>
    <w:rsid w:val="006838DF"/>
    <w:rsid w:val="0068419D"/>
    <w:rsid w:val="006846BD"/>
    <w:rsid w:val="0068534B"/>
    <w:rsid w:val="00685D0B"/>
    <w:rsid w:val="0068654D"/>
    <w:rsid w:val="00686845"/>
    <w:rsid w:val="0068790A"/>
    <w:rsid w:val="00687A69"/>
    <w:rsid w:val="00690725"/>
    <w:rsid w:val="00691147"/>
    <w:rsid w:val="006914C5"/>
    <w:rsid w:val="00691EDC"/>
    <w:rsid w:val="00691F9D"/>
    <w:rsid w:val="00691FB4"/>
    <w:rsid w:val="006924CC"/>
    <w:rsid w:val="006930B8"/>
    <w:rsid w:val="006932EE"/>
    <w:rsid w:val="0069332B"/>
    <w:rsid w:val="00693397"/>
    <w:rsid w:val="00693399"/>
    <w:rsid w:val="00693B15"/>
    <w:rsid w:val="006945C8"/>
    <w:rsid w:val="006947B7"/>
    <w:rsid w:val="00694B98"/>
    <w:rsid w:val="00695372"/>
    <w:rsid w:val="006955C3"/>
    <w:rsid w:val="00695831"/>
    <w:rsid w:val="006959AA"/>
    <w:rsid w:val="00695BEA"/>
    <w:rsid w:val="00695CCA"/>
    <w:rsid w:val="006965AB"/>
    <w:rsid w:val="00696628"/>
    <w:rsid w:val="00696794"/>
    <w:rsid w:val="00696839"/>
    <w:rsid w:val="00696BDF"/>
    <w:rsid w:val="006972BE"/>
    <w:rsid w:val="006A03CB"/>
    <w:rsid w:val="006A0430"/>
    <w:rsid w:val="006A17B1"/>
    <w:rsid w:val="006A1B90"/>
    <w:rsid w:val="006A1C88"/>
    <w:rsid w:val="006A2163"/>
    <w:rsid w:val="006A3089"/>
    <w:rsid w:val="006A3AD5"/>
    <w:rsid w:val="006A3B57"/>
    <w:rsid w:val="006A4186"/>
    <w:rsid w:val="006A6851"/>
    <w:rsid w:val="006A7072"/>
    <w:rsid w:val="006A7456"/>
    <w:rsid w:val="006A7A53"/>
    <w:rsid w:val="006A7B99"/>
    <w:rsid w:val="006A7BA3"/>
    <w:rsid w:val="006A7C57"/>
    <w:rsid w:val="006A7F52"/>
    <w:rsid w:val="006B09D9"/>
    <w:rsid w:val="006B12FC"/>
    <w:rsid w:val="006B23E3"/>
    <w:rsid w:val="006B256C"/>
    <w:rsid w:val="006B25FC"/>
    <w:rsid w:val="006B2A46"/>
    <w:rsid w:val="006B2D48"/>
    <w:rsid w:val="006B2FF6"/>
    <w:rsid w:val="006B36DB"/>
    <w:rsid w:val="006B374D"/>
    <w:rsid w:val="006B41CE"/>
    <w:rsid w:val="006B660D"/>
    <w:rsid w:val="006B6733"/>
    <w:rsid w:val="006B6F5B"/>
    <w:rsid w:val="006B7236"/>
    <w:rsid w:val="006B7FD0"/>
    <w:rsid w:val="006C07B4"/>
    <w:rsid w:val="006C199A"/>
    <w:rsid w:val="006C1C00"/>
    <w:rsid w:val="006C1E5A"/>
    <w:rsid w:val="006C21B8"/>
    <w:rsid w:val="006C26BC"/>
    <w:rsid w:val="006C3241"/>
    <w:rsid w:val="006C340D"/>
    <w:rsid w:val="006C34B9"/>
    <w:rsid w:val="006C4181"/>
    <w:rsid w:val="006C5C2B"/>
    <w:rsid w:val="006C6AD2"/>
    <w:rsid w:val="006C73F0"/>
    <w:rsid w:val="006C7662"/>
    <w:rsid w:val="006D13E2"/>
    <w:rsid w:val="006D142B"/>
    <w:rsid w:val="006D15FB"/>
    <w:rsid w:val="006D16E7"/>
    <w:rsid w:val="006D19C3"/>
    <w:rsid w:val="006D1AB3"/>
    <w:rsid w:val="006D2614"/>
    <w:rsid w:val="006D35FE"/>
    <w:rsid w:val="006D36F2"/>
    <w:rsid w:val="006D46BF"/>
    <w:rsid w:val="006D54A5"/>
    <w:rsid w:val="006D5744"/>
    <w:rsid w:val="006D616F"/>
    <w:rsid w:val="006D63FE"/>
    <w:rsid w:val="006D6499"/>
    <w:rsid w:val="006D654A"/>
    <w:rsid w:val="006D691E"/>
    <w:rsid w:val="006D6DD4"/>
    <w:rsid w:val="006D6E67"/>
    <w:rsid w:val="006D7095"/>
    <w:rsid w:val="006D726A"/>
    <w:rsid w:val="006D73AC"/>
    <w:rsid w:val="006D73D4"/>
    <w:rsid w:val="006E168E"/>
    <w:rsid w:val="006E1778"/>
    <w:rsid w:val="006E233B"/>
    <w:rsid w:val="006E27A6"/>
    <w:rsid w:val="006E3113"/>
    <w:rsid w:val="006E348F"/>
    <w:rsid w:val="006E3822"/>
    <w:rsid w:val="006E4378"/>
    <w:rsid w:val="006E52CE"/>
    <w:rsid w:val="006E5799"/>
    <w:rsid w:val="006E580F"/>
    <w:rsid w:val="006E58D7"/>
    <w:rsid w:val="006E5D17"/>
    <w:rsid w:val="006E6177"/>
    <w:rsid w:val="006E65D6"/>
    <w:rsid w:val="006E6908"/>
    <w:rsid w:val="006E6F0A"/>
    <w:rsid w:val="006E6F57"/>
    <w:rsid w:val="006F0DF4"/>
    <w:rsid w:val="006F1B2A"/>
    <w:rsid w:val="006F1F21"/>
    <w:rsid w:val="006F27BB"/>
    <w:rsid w:val="006F33E9"/>
    <w:rsid w:val="006F37E3"/>
    <w:rsid w:val="006F3AEC"/>
    <w:rsid w:val="006F3E1C"/>
    <w:rsid w:val="006F3F14"/>
    <w:rsid w:val="006F40A7"/>
    <w:rsid w:val="006F43E6"/>
    <w:rsid w:val="006F463B"/>
    <w:rsid w:val="006F4F13"/>
    <w:rsid w:val="006F53EA"/>
    <w:rsid w:val="006F5CBB"/>
    <w:rsid w:val="006F69EC"/>
    <w:rsid w:val="006F6D20"/>
    <w:rsid w:val="006F73C1"/>
    <w:rsid w:val="006F7A9F"/>
    <w:rsid w:val="0070009C"/>
    <w:rsid w:val="00700422"/>
    <w:rsid w:val="00700F10"/>
    <w:rsid w:val="00701AB6"/>
    <w:rsid w:val="00701E0C"/>
    <w:rsid w:val="0070224C"/>
    <w:rsid w:val="00702E97"/>
    <w:rsid w:val="00703329"/>
    <w:rsid w:val="00703F94"/>
    <w:rsid w:val="0070416D"/>
    <w:rsid w:val="00704243"/>
    <w:rsid w:val="00704C42"/>
    <w:rsid w:val="0070534D"/>
    <w:rsid w:val="00705758"/>
    <w:rsid w:val="0070589A"/>
    <w:rsid w:val="00705F26"/>
    <w:rsid w:val="007061BE"/>
    <w:rsid w:val="00706F27"/>
    <w:rsid w:val="00706FC6"/>
    <w:rsid w:val="007106B0"/>
    <w:rsid w:val="007113A5"/>
    <w:rsid w:val="00711DEB"/>
    <w:rsid w:val="00711E98"/>
    <w:rsid w:val="00711F29"/>
    <w:rsid w:val="007120A4"/>
    <w:rsid w:val="00712CB5"/>
    <w:rsid w:val="00713AF8"/>
    <w:rsid w:val="00713E33"/>
    <w:rsid w:val="007140C4"/>
    <w:rsid w:val="00715A61"/>
    <w:rsid w:val="00716B32"/>
    <w:rsid w:val="00716F45"/>
    <w:rsid w:val="007171AC"/>
    <w:rsid w:val="0071732C"/>
    <w:rsid w:val="007203E0"/>
    <w:rsid w:val="0072069F"/>
    <w:rsid w:val="00721754"/>
    <w:rsid w:val="007217A6"/>
    <w:rsid w:val="0072196A"/>
    <w:rsid w:val="0072221B"/>
    <w:rsid w:val="00722431"/>
    <w:rsid w:val="00723748"/>
    <w:rsid w:val="0072445A"/>
    <w:rsid w:val="00724ECC"/>
    <w:rsid w:val="00725029"/>
    <w:rsid w:val="00725AEE"/>
    <w:rsid w:val="00727305"/>
    <w:rsid w:val="007276A1"/>
    <w:rsid w:val="00727E12"/>
    <w:rsid w:val="0073045E"/>
    <w:rsid w:val="00730CC9"/>
    <w:rsid w:val="007313D7"/>
    <w:rsid w:val="0073144D"/>
    <w:rsid w:val="007314A4"/>
    <w:rsid w:val="007316E4"/>
    <w:rsid w:val="00731D25"/>
    <w:rsid w:val="007321D6"/>
    <w:rsid w:val="00732253"/>
    <w:rsid w:val="00732B96"/>
    <w:rsid w:val="00732F68"/>
    <w:rsid w:val="0073316C"/>
    <w:rsid w:val="0073363F"/>
    <w:rsid w:val="0073387D"/>
    <w:rsid w:val="007349E5"/>
    <w:rsid w:val="00734EC8"/>
    <w:rsid w:val="007363D3"/>
    <w:rsid w:val="00736743"/>
    <w:rsid w:val="00736A4A"/>
    <w:rsid w:val="00737710"/>
    <w:rsid w:val="00737B95"/>
    <w:rsid w:val="00737CA8"/>
    <w:rsid w:val="0074083C"/>
    <w:rsid w:val="00740F5C"/>
    <w:rsid w:val="00741A28"/>
    <w:rsid w:val="00741AAD"/>
    <w:rsid w:val="00742100"/>
    <w:rsid w:val="007429CE"/>
    <w:rsid w:val="00742ED9"/>
    <w:rsid w:val="007439C3"/>
    <w:rsid w:val="00743F02"/>
    <w:rsid w:val="00744A18"/>
    <w:rsid w:val="007454EF"/>
    <w:rsid w:val="00745857"/>
    <w:rsid w:val="00745B41"/>
    <w:rsid w:val="00745C49"/>
    <w:rsid w:val="00746E53"/>
    <w:rsid w:val="00747268"/>
    <w:rsid w:val="0075070D"/>
    <w:rsid w:val="0075099B"/>
    <w:rsid w:val="00750A4A"/>
    <w:rsid w:val="00750E0A"/>
    <w:rsid w:val="00751B28"/>
    <w:rsid w:val="007523E7"/>
    <w:rsid w:val="00752960"/>
    <w:rsid w:val="00752B00"/>
    <w:rsid w:val="00752C21"/>
    <w:rsid w:val="00752DDF"/>
    <w:rsid w:val="00752FD1"/>
    <w:rsid w:val="007533FB"/>
    <w:rsid w:val="00753664"/>
    <w:rsid w:val="00753E09"/>
    <w:rsid w:val="0075400B"/>
    <w:rsid w:val="007548F6"/>
    <w:rsid w:val="00754D1B"/>
    <w:rsid w:val="00755072"/>
    <w:rsid w:val="00755D07"/>
    <w:rsid w:val="00756C6B"/>
    <w:rsid w:val="00757036"/>
    <w:rsid w:val="00757B23"/>
    <w:rsid w:val="00760647"/>
    <w:rsid w:val="00760D8D"/>
    <w:rsid w:val="0076133B"/>
    <w:rsid w:val="00762119"/>
    <w:rsid w:val="0076337F"/>
    <w:rsid w:val="00763DF5"/>
    <w:rsid w:val="00763FB6"/>
    <w:rsid w:val="00764293"/>
    <w:rsid w:val="0076444C"/>
    <w:rsid w:val="00765104"/>
    <w:rsid w:val="00765553"/>
    <w:rsid w:val="00765D38"/>
    <w:rsid w:val="007669E3"/>
    <w:rsid w:val="00766BDC"/>
    <w:rsid w:val="00766F8C"/>
    <w:rsid w:val="00770727"/>
    <w:rsid w:val="00771131"/>
    <w:rsid w:val="007711BD"/>
    <w:rsid w:val="007723B1"/>
    <w:rsid w:val="0077244E"/>
    <w:rsid w:val="00772CA5"/>
    <w:rsid w:val="00772D0B"/>
    <w:rsid w:val="0077322C"/>
    <w:rsid w:val="00773259"/>
    <w:rsid w:val="00773988"/>
    <w:rsid w:val="00774FD0"/>
    <w:rsid w:val="007751EC"/>
    <w:rsid w:val="00775E1E"/>
    <w:rsid w:val="00775EE1"/>
    <w:rsid w:val="00776A32"/>
    <w:rsid w:val="007779D9"/>
    <w:rsid w:val="00777AC6"/>
    <w:rsid w:val="00777AEC"/>
    <w:rsid w:val="0078035D"/>
    <w:rsid w:val="00780D5F"/>
    <w:rsid w:val="00780EF6"/>
    <w:rsid w:val="007812A8"/>
    <w:rsid w:val="0078181A"/>
    <w:rsid w:val="007819FE"/>
    <w:rsid w:val="00781E2D"/>
    <w:rsid w:val="007820CD"/>
    <w:rsid w:val="007820D8"/>
    <w:rsid w:val="00782A61"/>
    <w:rsid w:val="00782C74"/>
    <w:rsid w:val="007830A6"/>
    <w:rsid w:val="00783211"/>
    <w:rsid w:val="007833E4"/>
    <w:rsid w:val="0078342B"/>
    <w:rsid w:val="00783468"/>
    <w:rsid w:val="00783485"/>
    <w:rsid w:val="007835C8"/>
    <w:rsid w:val="00783B57"/>
    <w:rsid w:val="007852B2"/>
    <w:rsid w:val="007861A8"/>
    <w:rsid w:val="0078672C"/>
    <w:rsid w:val="00786C99"/>
    <w:rsid w:val="00786D42"/>
    <w:rsid w:val="00787917"/>
    <w:rsid w:val="00787B45"/>
    <w:rsid w:val="00787C95"/>
    <w:rsid w:val="00790040"/>
    <w:rsid w:val="007912B4"/>
    <w:rsid w:val="0079140D"/>
    <w:rsid w:val="00791600"/>
    <w:rsid w:val="00791678"/>
    <w:rsid w:val="00792078"/>
    <w:rsid w:val="0079262C"/>
    <w:rsid w:val="007926F0"/>
    <w:rsid w:val="00792BE9"/>
    <w:rsid w:val="00793091"/>
    <w:rsid w:val="007939B3"/>
    <w:rsid w:val="00793DB4"/>
    <w:rsid w:val="00793DCE"/>
    <w:rsid w:val="0079471F"/>
    <w:rsid w:val="00794F16"/>
    <w:rsid w:val="00795603"/>
    <w:rsid w:val="00795A0C"/>
    <w:rsid w:val="00795CB7"/>
    <w:rsid w:val="00795DF8"/>
    <w:rsid w:val="007962F5"/>
    <w:rsid w:val="00796F53"/>
    <w:rsid w:val="00797133"/>
    <w:rsid w:val="00797314"/>
    <w:rsid w:val="0079750E"/>
    <w:rsid w:val="00797916"/>
    <w:rsid w:val="007A0B9E"/>
    <w:rsid w:val="007A1448"/>
    <w:rsid w:val="007A1646"/>
    <w:rsid w:val="007A176D"/>
    <w:rsid w:val="007A2091"/>
    <w:rsid w:val="007A36C9"/>
    <w:rsid w:val="007A39C6"/>
    <w:rsid w:val="007A3E0D"/>
    <w:rsid w:val="007A4340"/>
    <w:rsid w:val="007A469D"/>
    <w:rsid w:val="007A48AE"/>
    <w:rsid w:val="007A48EB"/>
    <w:rsid w:val="007A48F8"/>
    <w:rsid w:val="007A5625"/>
    <w:rsid w:val="007A57DF"/>
    <w:rsid w:val="007A597D"/>
    <w:rsid w:val="007A5FB7"/>
    <w:rsid w:val="007A600E"/>
    <w:rsid w:val="007A63A6"/>
    <w:rsid w:val="007A6466"/>
    <w:rsid w:val="007A6998"/>
    <w:rsid w:val="007A7475"/>
    <w:rsid w:val="007A7D90"/>
    <w:rsid w:val="007B088E"/>
    <w:rsid w:val="007B0A0A"/>
    <w:rsid w:val="007B0F56"/>
    <w:rsid w:val="007B1323"/>
    <w:rsid w:val="007B19CF"/>
    <w:rsid w:val="007B1E97"/>
    <w:rsid w:val="007B251D"/>
    <w:rsid w:val="007B268E"/>
    <w:rsid w:val="007B28F8"/>
    <w:rsid w:val="007B2BBB"/>
    <w:rsid w:val="007B3414"/>
    <w:rsid w:val="007B3640"/>
    <w:rsid w:val="007B3941"/>
    <w:rsid w:val="007B471F"/>
    <w:rsid w:val="007B4724"/>
    <w:rsid w:val="007B4BEC"/>
    <w:rsid w:val="007B4DEF"/>
    <w:rsid w:val="007B55CB"/>
    <w:rsid w:val="007B5DC3"/>
    <w:rsid w:val="007B5EF5"/>
    <w:rsid w:val="007B6343"/>
    <w:rsid w:val="007B64AF"/>
    <w:rsid w:val="007B6D6F"/>
    <w:rsid w:val="007B72D3"/>
    <w:rsid w:val="007B78C7"/>
    <w:rsid w:val="007B7918"/>
    <w:rsid w:val="007B7A94"/>
    <w:rsid w:val="007C007B"/>
    <w:rsid w:val="007C0F49"/>
    <w:rsid w:val="007C101A"/>
    <w:rsid w:val="007C1144"/>
    <w:rsid w:val="007C1346"/>
    <w:rsid w:val="007C14EA"/>
    <w:rsid w:val="007C1FE5"/>
    <w:rsid w:val="007C260B"/>
    <w:rsid w:val="007C27D5"/>
    <w:rsid w:val="007C31C0"/>
    <w:rsid w:val="007C31D7"/>
    <w:rsid w:val="007C32C9"/>
    <w:rsid w:val="007C348A"/>
    <w:rsid w:val="007C540C"/>
    <w:rsid w:val="007C5B85"/>
    <w:rsid w:val="007C5D21"/>
    <w:rsid w:val="007C5E37"/>
    <w:rsid w:val="007C5F84"/>
    <w:rsid w:val="007C7BC7"/>
    <w:rsid w:val="007C7CF8"/>
    <w:rsid w:val="007D0998"/>
    <w:rsid w:val="007D0CA1"/>
    <w:rsid w:val="007D18EF"/>
    <w:rsid w:val="007D1C34"/>
    <w:rsid w:val="007D1E53"/>
    <w:rsid w:val="007D256F"/>
    <w:rsid w:val="007D28F2"/>
    <w:rsid w:val="007D2EE5"/>
    <w:rsid w:val="007D35E9"/>
    <w:rsid w:val="007D3861"/>
    <w:rsid w:val="007D3886"/>
    <w:rsid w:val="007D3967"/>
    <w:rsid w:val="007D3DFD"/>
    <w:rsid w:val="007D3E2F"/>
    <w:rsid w:val="007D43CC"/>
    <w:rsid w:val="007D4417"/>
    <w:rsid w:val="007D46C9"/>
    <w:rsid w:val="007D4EFE"/>
    <w:rsid w:val="007D4F0B"/>
    <w:rsid w:val="007D5200"/>
    <w:rsid w:val="007D5478"/>
    <w:rsid w:val="007D630F"/>
    <w:rsid w:val="007D69F7"/>
    <w:rsid w:val="007D6B5E"/>
    <w:rsid w:val="007D7779"/>
    <w:rsid w:val="007E0AC9"/>
    <w:rsid w:val="007E10A8"/>
    <w:rsid w:val="007E1619"/>
    <w:rsid w:val="007E1B87"/>
    <w:rsid w:val="007E2CB0"/>
    <w:rsid w:val="007E2DBC"/>
    <w:rsid w:val="007E354C"/>
    <w:rsid w:val="007E363D"/>
    <w:rsid w:val="007E3C9B"/>
    <w:rsid w:val="007E4919"/>
    <w:rsid w:val="007E4E08"/>
    <w:rsid w:val="007E522C"/>
    <w:rsid w:val="007E5469"/>
    <w:rsid w:val="007E5592"/>
    <w:rsid w:val="007E56EA"/>
    <w:rsid w:val="007E5999"/>
    <w:rsid w:val="007E6133"/>
    <w:rsid w:val="007E6966"/>
    <w:rsid w:val="007E6A25"/>
    <w:rsid w:val="007E70BD"/>
    <w:rsid w:val="007E7137"/>
    <w:rsid w:val="007E75C2"/>
    <w:rsid w:val="007E7A8D"/>
    <w:rsid w:val="007F17F8"/>
    <w:rsid w:val="007F1DEE"/>
    <w:rsid w:val="007F2B7D"/>
    <w:rsid w:val="007F3423"/>
    <w:rsid w:val="007F3BFF"/>
    <w:rsid w:val="007F3CCF"/>
    <w:rsid w:val="007F467D"/>
    <w:rsid w:val="007F55B0"/>
    <w:rsid w:val="007F69D1"/>
    <w:rsid w:val="007F76FE"/>
    <w:rsid w:val="007F782F"/>
    <w:rsid w:val="007F785D"/>
    <w:rsid w:val="007F7BCB"/>
    <w:rsid w:val="00800CBC"/>
    <w:rsid w:val="008026FB"/>
    <w:rsid w:val="008037C5"/>
    <w:rsid w:val="00804080"/>
    <w:rsid w:val="0080439E"/>
    <w:rsid w:val="008043D3"/>
    <w:rsid w:val="00804E6D"/>
    <w:rsid w:val="0080551C"/>
    <w:rsid w:val="0080571D"/>
    <w:rsid w:val="008064AE"/>
    <w:rsid w:val="00806714"/>
    <w:rsid w:val="00807BC4"/>
    <w:rsid w:val="00807C6E"/>
    <w:rsid w:val="00807FE8"/>
    <w:rsid w:val="00810B82"/>
    <w:rsid w:val="00810DB9"/>
    <w:rsid w:val="00811584"/>
    <w:rsid w:val="008115F9"/>
    <w:rsid w:val="0081176D"/>
    <w:rsid w:val="00811F34"/>
    <w:rsid w:val="008124A1"/>
    <w:rsid w:val="00812C01"/>
    <w:rsid w:val="0081345A"/>
    <w:rsid w:val="00813902"/>
    <w:rsid w:val="00813A2B"/>
    <w:rsid w:val="00814CE8"/>
    <w:rsid w:val="008150BC"/>
    <w:rsid w:val="008158BD"/>
    <w:rsid w:val="008173B1"/>
    <w:rsid w:val="0082162B"/>
    <w:rsid w:val="00821838"/>
    <w:rsid w:val="00821891"/>
    <w:rsid w:val="00821D47"/>
    <w:rsid w:val="0082200B"/>
    <w:rsid w:val="00823033"/>
    <w:rsid w:val="00823422"/>
    <w:rsid w:val="0082385E"/>
    <w:rsid w:val="0082388A"/>
    <w:rsid w:val="00824081"/>
    <w:rsid w:val="00824A47"/>
    <w:rsid w:val="00824B26"/>
    <w:rsid w:val="00824C1D"/>
    <w:rsid w:val="00825512"/>
    <w:rsid w:val="008255E3"/>
    <w:rsid w:val="00825D86"/>
    <w:rsid w:val="00825F0E"/>
    <w:rsid w:val="0082628D"/>
    <w:rsid w:val="00826DAF"/>
    <w:rsid w:val="00827E18"/>
    <w:rsid w:val="00830BE2"/>
    <w:rsid w:val="00830BFF"/>
    <w:rsid w:val="00831388"/>
    <w:rsid w:val="00832400"/>
    <w:rsid w:val="00832716"/>
    <w:rsid w:val="00832D31"/>
    <w:rsid w:val="00833405"/>
    <w:rsid w:val="008335D8"/>
    <w:rsid w:val="00833BAC"/>
    <w:rsid w:val="00833C84"/>
    <w:rsid w:val="008343E7"/>
    <w:rsid w:val="008348D0"/>
    <w:rsid w:val="008352A9"/>
    <w:rsid w:val="0083583C"/>
    <w:rsid w:val="00835B03"/>
    <w:rsid w:val="008365E8"/>
    <w:rsid w:val="00836D5D"/>
    <w:rsid w:val="008370EB"/>
    <w:rsid w:val="008371F4"/>
    <w:rsid w:val="008373DB"/>
    <w:rsid w:val="0083764C"/>
    <w:rsid w:val="00837A4B"/>
    <w:rsid w:val="00840EA0"/>
    <w:rsid w:val="008421A2"/>
    <w:rsid w:val="008425DC"/>
    <w:rsid w:val="00842ED4"/>
    <w:rsid w:val="00843297"/>
    <w:rsid w:val="00844220"/>
    <w:rsid w:val="00844A58"/>
    <w:rsid w:val="008464A2"/>
    <w:rsid w:val="00850018"/>
    <w:rsid w:val="008509F0"/>
    <w:rsid w:val="00850C48"/>
    <w:rsid w:val="0085263C"/>
    <w:rsid w:val="0085264F"/>
    <w:rsid w:val="0085321F"/>
    <w:rsid w:val="008534DF"/>
    <w:rsid w:val="00853568"/>
    <w:rsid w:val="00853CA6"/>
    <w:rsid w:val="00853DBE"/>
    <w:rsid w:val="008540E1"/>
    <w:rsid w:val="00854A7B"/>
    <w:rsid w:val="00854B32"/>
    <w:rsid w:val="00855047"/>
    <w:rsid w:val="0085523A"/>
    <w:rsid w:val="00856225"/>
    <w:rsid w:val="00856273"/>
    <w:rsid w:val="008564DF"/>
    <w:rsid w:val="00856811"/>
    <w:rsid w:val="00857742"/>
    <w:rsid w:val="00857D10"/>
    <w:rsid w:val="00861126"/>
    <w:rsid w:val="00861943"/>
    <w:rsid w:val="00861A91"/>
    <w:rsid w:val="00861BBE"/>
    <w:rsid w:val="00861BF6"/>
    <w:rsid w:val="00861F93"/>
    <w:rsid w:val="008620F8"/>
    <w:rsid w:val="0086210C"/>
    <w:rsid w:val="00862639"/>
    <w:rsid w:val="00862D68"/>
    <w:rsid w:val="00862F61"/>
    <w:rsid w:val="00863C3C"/>
    <w:rsid w:val="008642B7"/>
    <w:rsid w:val="0086458C"/>
    <w:rsid w:val="008648CE"/>
    <w:rsid w:val="00864A48"/>
    <w:rsid w:val="00864A9D"/>
    <w:rsid w:val="00865012"/>
    <w:rsid w:val="008650D1"/>
    <w:rsid w:val="0086648D"/>
    <w:rsid w:val="00866C35"/>
    <w:rsid w:val="00866C93"/>
    <w:rsid w:val="00866D2A"/>
    <w:rsid w:val="0086716C"/>
    <w:rsid w:val="008675B2"/>
    <w:rsid w:val="00867A4A"/>
    <w:rsid w:val="00867B83"/>
    <w:rsid w:val="008705BF"/>
    <w:rsid w:val="00871834"/>
    <w:rsid w:val="00871B01"/>
    <w:rsid w:val="00871BD7"/>
    <w:rsid w:val="0087297E"/>
    <w:rsid w:val="00872B19"/>
    <w:rsid w:val="00872F9F"/>
    <w:rsid w:val="00873A5C"/>
    <w:rsid w:val="00873BE4"/>
    <w:rsid w:val="00873FFB"/>
    <w:rsid w:val="0087479A"/>
    <w:rsid w:val="008748A5"/>
    <w:rsid w:val="00874D28"/>
    <w:rsid w:val="008754EF"/>
    <w:rsid w:val="0087598D"/>
    <w:rsid w:val="00876207"/>
    <w:rsid w:val="00876658"/>
    <w:rsid w:val="00876AD6"/>
    <w:rsid w:val="00877810"/>
    <w:rsid w:val="00877D85"/>
    <w:rsid w:val="00877F1E"/>
    <w:rsid w:val="00880389"/>
    <w:rsid w:val="00880BCA"/>
    <w:rsid w:val="00881BD3"/>
    <w:rsid w:val="008831EB"/>
    <w:rsid w:val="008832D0"/>
    <w:rsid w:val="00883735"/>
    <w:rsid w:val="008837D0"/>
    <w:rsid w:val="00883923"/>
    <w:rsid w:val="00883980"/>
    <w:rsid w:val="00883EBB"/>
    <w:rsid w:val="00883ECB"/>
    <w:rsid w:val="008840F8"/>
    <w:rsid w:val="0088443B"/>
    <w:rsid w:val="00885BAC"/>
    <w:rsid w:val="008869D4"/>
    <w:rsid w:val="00886CEF"/>
    <w:rsid w:val="00887E5A"/>
    <w:rsid w:val="00890047"/>
    <w:rsid w:val="00890192"/>
    <w:rsid w:val="0089084D"/>
    <w:rsid w:val="00891455"/>
    <w:rsid w:val="00891788"/>
    <w:rsid w:val="00891C1F"/>
    <w:rsid w:val="008926E8"/>
    <w:rsid w:val="00892B1B"/>
    <w:rsid w:val="00892CDA"/>
    <w:rsid w:val="00892F54"/>
    <w:rsid w:val="00893D80"/>
    <w:rsid w:val="00893E4A"/>
    <w:rsid w:val="00893E9D"/>
    <w:rsid w:val="00895981"/>
    <w:rsid w:val="00895AC4"/>
    <w:rsid w:val="00895BBC"/>
    <w:rsid w:val="00895C91"/>
    <w:rsid w:val="00896081"/>
    <w:rsid w:val="00896285"/>
    <w:rsid w:val="008964B4"/>
    <w:rsid w:val="008965AF"/>
    <w:rsid w:val="00897A78"/>
    <w:rsid w:val="00897BD8"/>
    <w:rsid w:val="008A0DB6"/>
    <w:rsid w:val="008A1294"/>
    <w:rsid w:val="008A1FD2"/>
    <w:rsid w:val="008A27B7"/>
    <w:rsid w:val="008A2C4C"/>
    <w:rsid w:val="008A300A"/>
    <w:rsid w:val="008A31E8"/>
    <w:rsid w:val="008A398D"/>
    <w:rsid w:val="008A39F4"/>
    <w:rsid w:val="008A3BE9"/>
    <w:rsid w:val="008A43E5"/>
    <w:rsid w:val="008A4ABC"/>
    <w:rsid w:val="008A5E47"/>
    <w:rsid w:val="008A6141"/>
    <w:rsid w:val="008A645A"/>
    <w:rsid w:val="008A6912"/>
    <w:rsid w:val="008A69A9"/>
    <w:rsid w:val="008A7F26"/>
    <w:rsid w:val="008B073D"/>
    <w:rsid w:val="008B0C70"/>
    <w:rsid w:val="008B0D01"/>
    <w:rsid w:val="008B0F0A"/>
    <w:rsid w:val="008B1B36"/>
    <w:rsid w:val="008B2044"/>
    <w:rsid w:val="008B2E99"/>
    <w:rsid w:val="008B2EEC"/>
    <w:rsid w:val="008B37A8"/>
    <w:rsid w:val="008B39F3"/>
    <w:rsid w:val="008B6322"/>
    <w:rsid w:val="008B6FDE"/>
    <w:rsid w:val="008B7311"/>
    <w:rsid w:val="008B760D"/>
    <w:rsid w:val="008B7E33"/>
    <w:rsid w:val="008C2BB4"/>
    <w:rsid w:val="008C7521"/>
    <w:rsid w:val="008C792D"/>
    <w:rsid w:val="008C7A76"/>
    <w:rsid w:val="008D0A69"/>
    <w:rsid w:val="008D0B6A"/>
    <w:rsid w:val="008D13DC"/>
    <w:rsid w:val="008D1E40"/>
    <w:rsid w:val="008D214B"/>
    <w:rsid w:val="008D2C50"/>
    <w:rsid w:val="008D3734"/>
    <w:rsid w:val="008D3F06"/>
    <w:rsid w:val="008D409B"/>
    <w:rsid w:val="008D4F6B"/>
    <w:rsid w:val="008D51FE"/>
    <w:rsid w:val="008D5C2B"/>
    <w:rsid w:val="008D6522"/>
    <w:rsid w:val="008D710D"/>
    <w:rsid w:val="008D7591"/>
    <w:rsid w:val="008D7803"/>
    <w:rsid w:val="008D7E84"/>
    <w:rsid w:val="008E0164"/>
    <w:rsid w:val="008E02BC"/>
    <w:rsid w:val="008E0666"/>
    <w:rsid w:val="008E0C6D"/>
    <w:rsid w:val="008E1731"/>
    <w:rsid w:val="008E23F5"/>
    <w:rsid w:val="008E2FD5"/>
    <w:rsid w:val="008E39FB"/>
    <w:rsid w:val="008E3CE7"/>
    <w:rsid w:val="008E3D28"/>
    <w:rsid w:val="008E3F52"/>
    <w:rsid w:val="008E3F55"/>
    <w:rsid w:val="008E4A4B"/>
    <w:rsid w:val="008E4DB6"/>
    <w:rsid w:val="008E5373"/>
    <w:rsid w:val="008E5DC2"/>
    <w:rsid w:val="008E66E6"/>
    <w:rsid w:val="008E6DB1"/>
    <w:rsid w:val="008E75EC"/>
    <w:rsid w:val="008F010F"/>
    <w:rsid w:val="008F026E"/>
    <w:rsid w:val="008F12CE"/>
    <w:rsid w:val="008F13B5"/>
    <w:rsid w:val="008F326B"/>
    <w:rsid w:val="008F3896"/>
    <w:rsid w:val="008F3E3B"/>
    <w:rsid w:val="008F4606"/>
    <w:rsid w:val="008F4763"/>
    <w:rsid w:val="008F492C"/>
    <w:rsid w:val="008F4B1A"/>
    <w:rsid w:val="008F4D27"/>
    <w:rsid w:val="008F6F2F"/>
    <w:rsid w:val="008F7290"/>
    <w:rsid w:val="008F7513"/>
    <w:rsid w:val="008F75C7"/>
    <w:rsid w:val="008F7600"/>
    <w:rsid w:val="008F7BB8"/>
    <w:rsid w:val="008F7E1C"/>
    <w:rsid w:val="00900035"/>
    <w:rsid w:val="00900422"/>
    <w:rsid w:val="009007A2"/>
    <w:rsid w:val="00901D90"/>
    <w:rsid w:val="0090290C"/>
    <w:rsid w:val="00903AED"/>
    <w:rsid w:val="00904243"/>
    <w:rsid w:val="00904E66"/>
    <w:rsid w:val="00904EDA"/>
    <w:rsid w:val="009053E8"/>
    <w:rsid w:val="00905F64"/>
    <w:rsid w:val="00906C6A"/>
    <w:rsid w:val="00906DF3"/>
    <w:rsid w:val="0090772F"/>
    <w:rsid w:val="00907770"/>
    <w:rsid w:val="00910A8A"/>
    <w:rsid w:val="00910EB1"/>
    <w:rsid w:val="00911288"/>
    <w:rsid w:val="00911754"/>
    <w:rsid w:val="00911ABF"/>
    <w:rsid w:val="00911D9E"/>
    <w:rsid w:val="00911E4A"/>
    <w:rsid w:val="00911FC0"/>
    <w:rsid w:val="009121E2"/>
    <w:rsid w:val="009121E7"/>
    <w:rsid w:val="00913239"/>
    <w:rsid w:val="00913255"/>
    <w:rsid w:val="00913E02"/>
    <w:rsid w:val="0091567C"/>
    <w:rsid w:val="00916226"/>
    <w:rsid w:val="0091694A"/>
    <w:rsid w:val="00916FC5"/>
    <w:rsid w:val="009178FF"/>
    <w:rsid w:val="00917EBF"/>
    <w:rsid w:val="00920F4C"/>
    <w:rsid w:val="00921D45"/>
    <w:rsid w:val="009222E7"/>
    <w:rsid w:val="00922A81"/>
    <w:rsid w:val="00925308"/>
    <w:rsid w:val="00926424"/>
    <w:rsid w:val="0092663E"/>
    <w:rsid w:val="00927EB5"/>
    <w:rsid w:val="009301A8"/>
    <w:rsid w:val="00930B20"/>
    <w:rsid w:val="00931C7E"/>
    <w:rsid w:val="00931D14"/>
    <w:rsid w:val="00931F08"/>
    <w:rsid w:val="00932352"/>
    <w:rsid w:val="00932DF3"/>
    <w:rsid w:val="00933219"/>
    <w:rsid w:val="00933221"/>
    <w:rsid w:val="00933D14"/>
    <w:rsid w:val="00933D4E"/>
    <w:rsid w:val="009342AF"/>
    <w:rsid w:val="00934FCB"/>
    <w:rsid w:val="0093549F"/>
    <w:rsid w:val="00936249"/>
    <w:rsid w:val="00936C53"/>
    <w:rsid w:val="00936E3C"/>
    <w:rsid w:val="0093718B"/>
    <w:rsid w:val="009375C6"/>
    <w:rsid w:val="0093770D"/>
    <w:rsid w:val="00937735"/>
    <w:rsid w:val="00937D9F"/>
    <w:rsid w:val="00937FAB"/>
    <w:rsid w:val="00937FF5"/>
    <w:rsid w:val="00940E0E"/>
    <w:rsid w:val="00941127"/>
    <w:rsid w:val="0094192B"/>
    <w:rsid w:val="009420F6"/>
    <w:rsid w:val="00942271"/>
    <w:rsid w:val="00942765"/>
    <w:rsid w:val="009431FE"/>
    <w:rsid w:val="009439FF"/>
    <w:rsid w:val="0094501D"/>
    <w:rsid w:val="00945681"/>
    <w:rsid w:val="00945865"/>
    <w:rsid w:val="00945E12"/>
    <w:rsid w:val="00950930"/>
    <w:rsid w:val="009519BF"/>
    <w:rsid w:val="009522ED"/>
    <w:rsid w:val="00952BEB"/>
    <w:rsid w:val="0095319E"/>
    <w:rsid w:val="009538CF"/>
    <w:rsid w:val="00953D44"/>
    <w:rsid w:val="009543CA"/>
    <w:rsid w:val="0095469F"/>
    <w:rsid w:val="00954A2E"/>
    <w:rsid w:val="009552F5"/>
    <w:rsid w:val="00955D82"/>
    <w:rsid w:val="00956087"/>
    <w:rsid w:val="009561B8"/>
    <w:rsid w:val="009561BE"/>
    <w:rsid w:val="00956D9F"/>
    <w:rsid w:val="00956FFC"/>
    <w:rsid w:val="00957DDF"/>
    <w:rsid w:val="00960CB7"/>
    <w:rsid w:val="00960EBF"/>
    <w:rsid w:val="0096181A"/>
    <w:rsid w:val="00961D98"/>
    <w:rsid w:val="00962097"/>
    <w:rsid w:val="00962465"/>
    <w:rsid w:val="00962505"/>
    <w:rsid w:val="009646C2"/>
    <w:rsid w:val="00964791"/>
    <w:rsid w:val="00964B7C"/>
    <w:rsid w:val="00964BA2"/>
    <w:rsid w:val="009652B2"/>
    <w:rsid w:val="009670AC"/>
    <w:rsid w:val="00967191"/>
    <w:rsid w:val="00970F13"/>
    <w:rsid w:val="009712D0"/>
    <w:rsid w:val="0097153A"/>
    <w:rsid w:val="00972A87"/>
    <w:rsid w:val="00972CC2"/>
    <w:rsid w:val="00974E35"/>
    <w:rsid w:val="0097509C"/>
    <w:rsid w:val="009756E0"/>
    <w:rsid w:val="0097598F"/>
    <w:rsid w:val="00975C24"/>
    <w:rsid w:val="00975DBC"/>
    <w:rsid w:val="009766E7"/>
    <w:rsid w:val="009768D7"/>
    <w:rsid w:val="00976C52"/>
    <w:rsid w:val="00976F71"/>
    <w:rsid w:val="00977721"/>
    <w:rsid w:val="00977B27"/>
    <w:rsid w:val="00980D78"/>
    <w:rsid w:val="00982495"/>
    <w:rsid w:val="009824C3"/>
    <w:rsid w:val="00982A5C"/>
    <w:rsid w:val="00984A35"/>
    <w:rsid w:val="00984E38"/>
    <w:rsid w:val="00984FCF"/>
    <w:rsid w:val="009850ED"/>
    <w:rsid w:val="009854DB"/>
    <w:rsid w:val="0098592A"/>
    <w:rsid w:val="009859FD"/>
    <w:rsid w:val="00985A93"/>
    <w:rsid w:val="0098645A"/>
    <w:rsid w:val="00986BCA"/>
    <w:rsid w:val="009871FD"/>
    <w:rsid w:val="00987252"/>
    <w:rsid w:val="0098759C"/>
    <w:rsid w:val="00987D75"/>
    <w:rsid w:val="00987E81"/>
    <w:rsid w:val="00987E91"/>
    <w:rsid w:val="00990172"/>
    <w:rsid w:val="009901F2"/>
    <w:rsid w:val="009907CB"/>
    <w:rsid w:val="009914DB"/>
    <w:rsid w:val="009917CD"/>
    <w:rsid w:val="0099222E"/>
    <w:rsid w:val="0099227D"/>
    <w:rsid w:val="00993279"/>
    <w:rsid w:val="009934D5"/>
    <w:rsid w:val="009935BC"/>
    <w:rsid w:val="0099403F"/>
    <w:rsid w:val="00994F10"/>
    <w:rsid w:val="00994F41"/>
    <w:rsid w:val="0099563C"/>
    <w:rsid w:val="00995BA0"/>
    <w:rsid w:val="00995BCE"/>
    <w:rsid w:val="00996257"/>
    <w:rsid w:val="009963DD"/>
    <w:rsid w:val="00996B36"/>
    <w:rsid w:val="00996F70"/>
    <w:rsid w:val="009A15FB"/>
    <w:rsid w:val="009A1E1D"/>
    <w:rsid w:val="009A1EC9"/>
    <w:rsid w:val="009A20D4"/>
    <w:rsid w:val="009A3407"/>
    <w:rsid w:val="009A3447"/>
    <w:rsid w:val="009A399B"/>
    <w:rsid w:val="009A48F6"/>
    <w:rsid w:val="009A4F10"/>
    <w:rsid w:val="009A6821"/>
    <w:rsid w:val="009A7C29"/>
    <w:rsid w:val="009B0225"/>
    <w:rsid w:val="009B0FA7"/>
    <w:rsid w:val="009B1167"/>
    <w:rsid w:val="009B1704"/>
    <w:rsid w:val="009B1850"/>
    <w:rsid w:val="009B1D7A"/>
    <w:rsid w:val="009B1F42"/>
    <w:rsid w:val="009B282E"/>
    <w:rsid w:val="009B2991"/>
    <w:rsid w:val="009B2C64"/>
    <w:rsid w:val="009B30B9"/>
    <w:rsid w:val="009B3183"/>
    <w:rsid w:val="009B3504"/>
    <w:rsid w:val="009B3619"/>
    <w:rsid w:val="009B4B5F"/>
    <w:rsid w:val="009B524B"/>
    <w:rsid w:val="009B5D0F"/>
    <w:rsid w:val="009B5FA8"/>
    <w:rsid w:val="009B669E"/>
    <w:rsid w:val="009B6757"/>
    <w:rsid w:val="009B69A0"/>
    <w:rsid w:val="009B77C5"/>
    <w:rsid w:val="009B78AF"/>
    <w:rsid w:val="009C090C"/>
    <w:rsid w:val="009C0976"/>
    <w:rsid w:val="009C0A10"/>
    <w:rsid w:val="009C0C37"/>
    <w:rsid w:val="009C1352"/>
    <w:rsid w:val="009C180D"/>
    <w:rsid w:val="009C31F9"/>
    <w:rsid w:val="009C3A9D"/>
    <w:rsid w:val="009C4440"/>
    <w:rsid w:val="009C4DBE"/>
    <w:rsid w:val="009C4E5C"/>
    <w:rsid w:val="009C5180"/>
    <w:rsid w:val="009C5B47"/>
    <w:rsid w:val="009C5F98"/>
    <w:rsid w:val="009C674E"/>
    <w:rsid w:val="009C70AB"/>
    <w:rsid w:val="009C7395"/>
    <w:rsid w:val="009D0232"/>
    <w:rsid w:val="009D1536"/>
    <w:rsid w:val="009D23AD"/>
    <w:rsid w:val="009D2745"/>
    <w:rsid w:val="009D2A2B"/>
    <w:rsid w:val="009D35E7"/>
    <w:rsid w:val="009D4264"/>
    <w:rsid w:val="009D6104"/>
    <w:rsid w:val="009D6296"/>
    <w:rsid w:val="009D65EC"/>
    <w:rsid w:val="009D6FAD"/>
    <w:rsid w:val="009D72E5"/>
    <w:rsid w:val="009E009A"/>
    <w:rsid w:val="009E00BE"/>
    <w:rsid w:val="009E01FE"/>
    <w:rsid w:val="009E1C66"/>
    <w:rsid w:val="009E2024"/>
    <w:rsid w:val="009E2EF8"/>
    <w:rsid w:val="009E3034"/>
    <w:rsid w:val="009E342D"/>
    <w:rsid w:val="009E365B"/>
    <w:rsid w:val="009E4728"/>
    <w:rsid w:val="009E51C9"/>
    <w:rsid w:val="009E52C1"/>
    <w:rsid w:val="009E5FDF"/>
    <w:rsid w:val="009E616D"/>
    <w:rsid w:val="009E63DA"/>
    <w:rsid w:val="009E7B45"/>
    <w:rsid w:val="009F1256"/>
    <w:rsid w:val="009F14A8"/>
    <w:rsid w:val="009F1D50"/>
    <w:rsid w:val="009F277B"/>
    <w:rsid w:val="009F2857"/>
    <w:rsid w:val="009F384D"/>
    <w:rsid w:val="009F4029"/>
    <w:rsid w:val="009F42D7"/>
    <w:rsid w:val="009F4DF1"/>
    <w:rsid w:val="009F4E2A"/>
    <w:rsid w:val="009F656D"/>
    <w:rsid w:val="009F6D06"/>
    <w:rsid w:val="009F6DAD"/>
    <w:rsid w:val="009F74E2"/>
    <w:rsid w:val="009F7A25"/>
    <w:rsid w:val="009F7E50"/>
    <w:rsid w:val="009F7FA3"/>
    <w:rsid w:val="00A0081F"/>
    <w:rsid w:val="00A017C4"/>
    <w:rsid w:val="00A01C49"/>
    <w:rsid w:val="00A028E8"/>
    <w:rsid w:val="00A03123"/>
    <w:rsid w:val="00A033AC"/>
    <w:rsid w:val="00A044BC"/>
    <w:rsid w:val="00A04625"/>
    <w:rsid w:val="00A063FC"/>
    <w:rsid w:val="00A066D2"/>
    <w:rsid w:val="00A06942"/>
    <w:rsid w:val="00A06C4D"/>
    <w:rsid w:val="00A079FC"/>
    <w:rsid w:val="00A07CFA"/>
    <w:rsid w:val="00A07F95"/>
    <w:rsid w:val="00A10114"/>
    <w:rsid w:val="00A10770"/>
    <w:rsid w:val="00A10D74"/>
    <w:rsid w:val="00A12006"/>
    <w:rsid w:val="00A120D5"/>
    <w:rsid w:val="00A123CC"/>
    <w:rsid w:val="00A129C7"/>
    <w:rsid w:val="00A13711"/>
    <w:rsid w:val="00A137BC"/>
    <w:rsid w:val="00A13852"/>
    <w:rsid w:val="00A13DE9"/>
    <w:rsid w:val="00A146AC"/>
    <w:rsid w:val="00A14F7B"/>
    <w:rsid w:val="00A14F7E"/>
    <w:rsid w:val="00A150F0"/>
    <w:rsid w:val="00A15513"/>
    <w:rsid w:val="00A157D3"/>
    <w:rsid w:val="00A1582F"/>
    <w:rsid w:val="00A1595B"/>
    <w:rsid w:val="00A15D08"/>
    <w:rsid w:val="00A163A7"/>
    <w:rsid w:val="00A168B3"/>
    <w:rsid w:val="00A16E38"/>
    <w:rsid w:val="00A1736E"/>
    <w:rsid w:val="00A178D8"/>
    <w:rsid w:val="00A17DA9"/>
    <w:rsid w:val="00A202A8"/>
    <w:rsid w:val="00A20566"/>
    <w:rsid w:val="00A2225E"/>
    <w:rsid w:val="00A2266E"/>
    <w:rsid w:val="00A2268B"/>
    <w:rsid w:val="00A2287F"/>
    <w:rsid w:val="00A2423B"/>
    <w:rsid w:val="00A24664"/>
    <w:rsid w:val="00A24ACA"/>
    <w:rsid w:val="00A24F96"/>
    <w:rsid w:val="00A2513D"/>
    <w:rsid w:val="00A25332"/>
    <w:rsid w:val="00A25508"/>
    <w:rsid w:val="00A25F66"/>
    <w:rsid w:val="00A25F6B"/>
    <w:rsid w:val="00A2646D"/>
    <w:rsid w:val="00A2775A"/>
    <w:rsid w:val="00A27F72"/>
    <w:rsid w:val="00A3002B"/>
    <w:rsid w:val="00A306D6"/>
    <w:rsid w:val="00A30968"/>
    <w:rsid w:val="00A30A06"/>
    <w:rsid w:val="00A30DC3"/>
    <w:rsid w:val="00A31335"/>
    <w:rsid w:val="00A32E76"/>
    <w:rsid w:val="00A33004"/>
    <w:rsid w:val="00A338BA"/>
    <w:rsid w:val="00A3416C"/>
    <w:rsid w:val="00A345CE"/>
    <w:rsid w:val="00A34810"/>
    <w:rsid w:val="00A35CE5"/>
    <w:rsid w:val="00A35E06"/>
    <w:rsid w:val="00A36224"/>
    <w:rsid w:val="00A36A28"/>
    <w:rsid w:val="00A36B79"/>
    <w:rsid w:val="00A36C75"/>
    <w:rsid w:val="00A37796"/>
    <w:rsid w:val="00A37CCC"/>
    <w:rsid w:val="00A37F53"/>
    <w:rsid w:val="00A40719"/>
    <w:rsid w:val="00A40F25"/>
    <w:rsid w:val="00A40FD3"/>
    <w:rsid w:val="00A411AD"/>
    <w:rsid w:val="00A411C9"/>
    <w:rsid w:val="00A42750"/>
    <w:rsid w:val="00A42E1B"/>
    <w:rsid w:val="00A43200"/>
    <w:rsid w:val="00A43C69"/>
    <w:rsid w:val="00A4461E"/>
    <w:rsid w:val="00A451DD"/>
    <w:rsid w:val="00A45319"/>
    <w:rsid w:val="00A458F0"/>
    <w:rsid w:val="00A46438"/>
    <w:rsid w:val="00A4659A"/>
    <w:rsid w:val="00A4782D"/>
    <w:rsid w:val="00A517AF"/>
    <w:rsid w:val="00A51E11"/>
    <w:rsid w:val="00A527E7"/>
    <w:rsid w:val="00A52F92"/>
    <w:rsid w:val="00A530AB"/>
    <w:rsid w:val="00A533A2"/>
    <w:rsid w:val="00A53402"/>
    <w:rsid w:val="00A53C0E"/>
    <w:rsid w:val="00A54D63"/>
    <w:rsid w:val="00A5533A"/>
    <w:rsid w:val="00A571A7"/>
    <w:rsid w:val="00A572EB"/>
    <w:rsid w:val="00A57583"/>
    <w:rsid w:val="00A57986"/>
    <w:rsid w:val="00A60290"/>
    <w:rsid w:val="00A603CD"/>
    <w:rsid w:val="00A61608"/>
    <w:rsid w:val="00A61D33"/>
    <w:rsid w:val="00A62077"/>
    <w:rsid w:val="00A6223A"/>
    <w:rsid w:val="00A62371"/>
    <w:rsid w:val="00A62CAB"/>
    <w:rsid w:val="00A63139"/>
    <w:rsid w:val="00A6340C"/>
    <w:rsid w:val="00A6389B"/>
    <w:rsid w:val="00A63E8B"/>
    <w:rsid w:val="00A64C67"/>
    <w:rsid w:val="00A66104"/>
    <w:rsid w:val="00A66773"/>
    <w:rsid w:val="00A667EA"/>
    <w:rsid w:val="00A66E6D"/>
    <w:rsid w:val="00A67A73"/>
    <w:rsid w:val="00A67F6B"/>
    <w:rsid w:val="00A704B7"/>
    <w:rsid w:val="00A704DE"/>
    <w:rsid w:val="00A709CC"/>
    <w:rsid w:val="00A7107C"/>
    <w:rsid w:val="00A7144D"/>
    <w:rsid w:val="00A71806"/>
    <w:rsid w:val="00A71810"/>
    <w:rsid w:val="00A72D6C"/>
    <w:rsid w:val="00A72D93"/>
    <w:rsid w:val="00A73196"/>
    <w:rsid w:val="00A73BD8"/>
    <w:rsid w:val="00A74CB2"/>
    <w:rsid w:val="00A74D17"/>
    <w:rsid w:val="00A74F40"/>
    <w:rsid w:val="00A75068"/>
    <w:rsid w:val="00A76374"/>
    <w:rsid w:val="00A7644E"/>
    <w:rsid w:val="00A765DB"/>
    <w:rsid w:val="00A76B80"/>
    <w:rsid w:val="00A77AB3"/>
    <w:rsid w:val="00A77EE1"/>
    <w:rsid w:val="00A804AC"/>
    <w:rsid w:val="00A8058C"/>
    <w:rsid w:val="00A8083F"/>
    <w:rsid w:val="00A80939"/>
    <w:rsid w:val="00A814E6"/>
    <w:rsid w:val="00A8200B"/>
    <w:rsid w:val="00A82227"/>
    <w:rsid w:val="00A8231D"/>
    <w:rsid w:val="00A82708"/>
    <w:rsid w:val="00A82A96"/>
    <w:rsid w:val="00A831C7"/>
    <w:rsid w:val="00A834CB"/>
    <w:rsid w:val="00A83E17"/>
    <w:rsid w:val="00A862D9"/>
    <w:rsid w:val="00A8696A"/>
    <w:rsid w:val="00A86B74"/>
    <w:rsid w:val="00A874A4"/>
    <w:rsid w:val="00A87B53"/>
    <w:rsid w:val="00A9005A"/>
    <w:rsid w:val="00A90320"/>
    <w:rsid w:val="00A91CEC"/>
    <w:rsid w:val="00A91FEB"/>
    <w:rsid w:val="00A9259D"/>
    <w:rsid w:val="00A925D1"/>
    <w:rsid w:val="00A92A6F"/>
    <w:rsid w:val="00A92E2F"/>
    <w:rsid w:val="00A933A6"/>
    <w:rsid w:val="00A93C1F"/>
    <w:rsid w:val="00A94490"/>
    <w:rsid w:val="00A94B5C"/>
    <w:rsid w:val="00A951CF"/>
    <w:rsid w:val="00A952FB"/>
    <w:rsid w:val="00A955CD"/>
    <w:rsid w:val="00A95D34"/>
    <w:rsid w:val="00A95D8D"/>
    <w:rsid w:val="00A9642E"/>
    <w:rsid w:val="00A97023"/>
    <w:rsid w:val="00A970EA"/>
    <w:rsid w:val="00A97F2D"/>
    <w:rsid w:val="00AA0598"/>
    <w:rsid w:val="00AA0AC2"/>
    <w:rsid w:val="00AA0AD7"/>
    <w:rsid w:val="00AA0D82"/>
    <w:rsid w:val="00AA1223"/>
    <w:rsid w:val="00AA16BB"/>
    <w:rsid w:val="00AA1BB8"/>
    <w:rsid w:val="00AA1CCE"/>
    <w:rsid w:val="00AA252A"/>
    <w:rsid w:val="00AA3C68"/>
    <w:rsid w:val="00AA3E3C"/>
    <w:rsid w:val="00AA3E44"/>
    <w:rsid w:val="00AA5AFB"/>
    <w:rsid w:val="00AA6C4D"/>
    <w:rsid w:val="00AA6C75"/>
    <w:rsid w:val="00AA6E16"/>
    <w:rsid w:val="00AA6E26"/>
    <w:rsid w:val="00AA6F89"/>
    <w:rsid w:val="00AA7028"/>
    <w:rsid w:val="00AA7D29"/>
    <w:rsid w:val="00AB0A64"/>
    <w:rsid w:val="00AB0DAB"/>
    <w:rsid w:val="00AB14B0"/>
    <w:rsid w:val="00AB171B"/>
    <w:rsid w:val="00AB22A8"/>
    <w:rsid w:val="00AB2BA4"/>
    <w:rsid w:val="00AB35B6"/>
    <w:rsid w:val="00AB385B"/>
    <w:rsid w:val="00AB3ABB"/>
    <w:rsid w:val="00AB3E6F"/>
    <w:rsid w:val="00AB44CF"/>
    <w:rsid w:val="00AB5BE3"/>
    <w:rsid w:val="00AB64F3"/>
    <w:rsid w:val="00AB7724"/>
    <w:rsid w:val="00AB7AC5"/>
    <w:rsid w:val="00AB7D5E"/>
    <w:rsid w:val="00AC027A"/>
    <w:rsid w:val="00AC02A6"/>
    <w:rsid w:val="00AC0742"/>
    <w:rsid w:val="00AC0B25"/>
    <w:rsid w:val="00AC1D8B"/>
    <w:rsid w:val="00AC1E14"/>
    <w:rsid w:val="00AC2001"/>
    <w:rsid w:val="00AC2F8B"/>
    <w:rsid w:val="00AC2F99"/>
    <w:rsid w:val="00AC31A4"/>
    <w:rsid w:val="00AC32AC"/>
    <w:rsid w:val="00AC3993"/>
    <w:rsid w:val="00AC3A00"/>
    <w:rsid w:val="00AC3B13"/>
    <w:rsid w:val="00AC4B6A"/>
    <w:rsid w:val="00AC5167"/>
    <w:rsid w:val="00AC5776"/>
    <w:rsid w:val="00AC6052"/>
    <w:rsid w:val="00AC6264"/>
    <w:rsid w:val="00AC6494"/>
    <w:rsid w:val="00AC6594"/>
    <w:rsid w:val="00AC69BC"/>
    <w:rsid w:val="00AC6DB7"/>
    <w:rsid w:val="00AC71B0"/>
    <w:rsid w:val="00AC768B"/>
    <w:rsid w:val="00AC76EC"/>
    <w:rsid w:val="00AC776B"/>
    <w:rsid w:val="00AC79F9"/>
    <w:rsid w:val="00AD0054"/>
    <w:rsid w:val="00AD0BB3"/>
    <w:rsid w:val="00AD0F94"/>
    <w:rsid w:val="00AD0FDE"/>
    <w:rsid w:val="00AD28D1"/>
    <w:rsid w:val="00AD41C2"/>
    <w:rsid w:val="00AD488E"/>
    <w:rsid w:val="00AD4CCA"/>
    <w:rsid w:val="00AD5392"/>
    <w:rsid w:val="00AD59C1"/>
    <w:rsid w:val="00AD5AF4"/>
    <w:rsid w:val="00AD6E12"/>
    <w:rsid w:val="00AD72D3"/>
    <w:rsid w:val="00AD76B6"/>
    <w:rsid w:val="00AD7716"/>
    <w:rsid w:val="00AE0096"/>
    <w:rsid w:val="00AE0B07"/>
    <w:rsid w:val="00AE0C70"/>
    <w:rsid w:val="00AE0D1A"/>
    <w:rsid w:val="00AE1985"/>
    <w:rsid w:val="00AE1E5C"/>
    <w:rsid w:val="00AE23B3"/>
    <w:rsid w:val="00AE2733"/>
    <w:rsid w:val="00AE2770"/>
    <w:rsid w:val="00AE28BE"/>
    <w:rsid w:val="00AE31D5"/>
    <w:rsid w:val="00AE41EE"/>
    <w:rsid w:val="00AE45BF"/>
    <w:rsid w:val="00AE5022"/>
    <w:rsid w:val="00AE5237"/>
    <w:rsid w:val="00AE5F5B"/>
    <w:rsid w:val="00AE6515"/>
    <w:rsid w:val="00AE6574"/>
    <w:rsid w:val="00AE7748"/>
    <w:rsid w:val="00AE7A14"/>
    <w:rsid w:val="00AE7E28"/>
    <w:rsid w:val="00AE7E65"/>
    <w:rsid w:val="00AF029E"/>
    <w:rsid w:val="00AF0341"/>
    <w:rsid w:val="00AF0883"/>
    <w:rsid w:val="00AF0A41"/>
    <w:rsid w:val="00AF0B53"/>
    <w:rsid w:val="00AF0D34"/>
    <w:rsid w:val="00AF14D9"/>
    <w:rsid w:val="00AF2455"/>
    <w:rsid w:val="00AF2DCF"/>
    <w:rsid w:val="00AF3527"/>
    <w:rsid w:val="00AF3529"/>
    <w:rsid w:val="00AF377F"/>
    <w:rsid w:val="00AF3E51"/>
    <w:rsid w:val="00AF4144"/>
    <w:rsid w:val="00AF4210"/>
    <w:rsid w:val="00AF4529"/>
    <w:rsid w:val="00AF47DC"/>
    <w:rsid w:val="00AF4D8C"/>
    <w:rsid w:val="00AF50E2"/>
    <w:rsid w:val="00AF6588"/>
    <w:rsid w:val="00AF6ACA"/>
    <w:rsid w:val="00AF738F"/>
    <w:rsid w:val="00AF7A86"/>
    <w:rsid w:val="00B008F8"/>
    <w:rsid w:val="00B00FE8"/>
    <w:rsid w:val="00B025D4"/>
    <w:rsid w:val="00B028B8"/>
    <w:rsid w:val="00B03999"/>
    <w:rsid w:val="00B03A33"/>
    <w:rsid w:val="00B03C4E"/>
    <w:rsid w:val="00B0490D"/>
    <w:rsid w:val="00B057D3"/>
    <w:rsid w:val="00B061AD"/>
    <w:rsid w:val="00B06E9B"/>
    <w:rsid w:val="00B0732D"/>
    <w:rsid w:val="00B077D3"/>
    <w:rsid w:val="00B07DA8"/>
    <w:rsid w:val="00B07F2E"/>
    <w:rsid w:val="00B114B5"/>
    <w:rsid w:val="00B11AF3"/>
    <w:rsid w:val="00B1202F"/>
    <w:rsid w:val="00B12037"/>
    <w:rsid w:val="00B1352B"/>
    <w:rsid w:val="00B13C62"/>
    <w:rsid w:val="00B14803"/>
    <w:rsid w:val="00B16054"/>
    <w:rsid w:val="00B16E0B"/>
    <w:rsid w:val="00B170C5"/>
    <w:rsid w:val="00B17110"/>
    <w:rsid w:val="00B20A5D"/>
    <w:rsid w:val="00B212F0"/>
    <w:rsid w:val="00B21B70"/>
    <w:rsid w:val="00B239E2"/>
    <w:rsid w:val="00B23E6C"/>
    <w:rsid w:val="00B23E6F"/>
    <w:rsid w:val="00B24373"/>
    <w:rsid w:val="00B243A2"/>
    <w:rsid w:val="00B24AE8"/>
    <w:rsid w:val="00B2564C"/>
    <w:rsid w:val="00B261B4"/>
    <w:rsid w:val="00B2621E"/>
    <w:rsid w:val="00B274B6"/>
    <w:rsid w:val="00B274D3"/>
    <w:rsid w:val="00B27861"/>
    <w:rsid w:val="00B30A19"/>
    <w:rsid w:val="00B30B78"/>
    <w:rsid w:val="00B30D65"/>
    <w:rsid w:val="00B3103E"/>
    <w:rsid w:val="00B311A2"/>
    <w:rsid w:val="00B31B8B"/>
    <w:rsid w:val="00B328B4"/>
    <w:rsid w:val="00B33A1F"/>
    <w:rsid w:val="00B33D86"/>
    <w:rsid w:val="00B33E85"/>
    <w:rsid w:val="00B34BEC"/>
    <w:rsid w:val="00B35348"/>
    <w:rsid w:val="00B35A86"/>
    <w:rsid w:val="00B35D10"/>
    <w:rsid w:val="00B36575"/>
    <w:rsid w:val="00B367B9"/>
    <w:rsid w:val="00B368DB"/>
    <w:rsid w:val="00B36EE9"/>
    <w:rsid w:val="00B3722F"/>
    <w:rsid w:val="00B37B56"/>
    <w:rsid w:val="00B42059"/>
    <w:rsid w:val="00B43178"/>
    <w:rsid w:val="00B43BBE"/>
    <w:rsid w:val="00B43E04"/>
    <w:rsid w:val="00B43FA8"/>
    <w:rsid w:val="00B445CE"/>
    <w:rsid w:val="00B46DFD"/>
    <w:rsid w:val="00B50304"/>
    <w:rsid w:val="00B50D21"/>
    <w:rsid w:val="00B5185D"/>
    <w:rsid w:val="00B52061"/>
    <w:rsid w:val="00B52A33"/>
    <w:rsid w:val="00B52CBC"/>
    <w:rsid w:val="00B53417"/>
    <w:rsid w:val="00B54132"/>
    <w:rsid w:val="00B542AF"/>
    <w:rsid w:val="00B544BB"/>
    <w:rsid w:val="00B5494A"/>
    <w:rsid w:val="00B549F0"/>
    <w:rsid w:val="00B54FF0"/>
    <w:rsid w:val="00B55274"/>
    <w:rsid w:val="00B56088"/>
    <w:rsid w:val="00B5644F"/>
    <w:rsid w:val="00B56521"/>
    <w:rsid w:val="00B60747"/>
    <w:rsid w:val="00B61387"/>
    <w:rsid w:val="00B62A43"/>
    <w:rsid w:val="00B637BE"/>
    <w:rsid w:val="00B63F71"/>
    <w:rsid w:val="00B643F2"/>
    <w:rsid w:val="00B6468A"/>
    <w:rsid w:val="00B65AA4"/>
    <w:rsid w:val="00B662AC"/>
    <w:rsid w:val="00B66629"/>
    <w:rsid w:val="00B666FC"/>
    <w:rsid w:val="00B66B83"/>
    <w:rsid w:val="00B66FAA"/>
    <w:rsid w:val="00B70994"/>
    <w:rsid w:val="00B7113E"/>
    <w:rsid w:val="00B711DE"/>
    <w:rsid w:val="00B71251"/>
    <w:rsid w:val="00B712A2"/>
    <w:rsid w:val="00B725A5"/>
    <w:rsid w:val="00B726AB"/>
    <w:rsid w:val="00B73914"/>
    <w:rsid w:val="00B739B8"/>
    <w:rsid w:val="00B746A1"/>
    <w:rsid w:val="00B74BDF"/>
    <w:rsid w:val="00B74CB3"/>
    <w:rsid w:val="00B754E3"/>
    <w:rsid w:val="00B75E80"/>
    <w:rsid w:val="00B76FCA"/>
    <w:rsid w:val="00B77C31"/>
    <w:rsid w:val="00B819A4"/>
    <w:rsid w:val="00B81A68"/>
    <w:rsid w:val="00B82714"/>
    <w:rsid w:val="00B82AE0"/>
    <w:rsid w:val="00B82E59"/>
    <w:rsid w:val="00B846BD"/>
    <w:rsid w:val="00B84712"/>
    <w:rsid w:val="00B84E98"/>
    <w:rsid w:val="00B85E4B"/>
    <w:rsid w:val="00B867CC"/>
    <w:rsid w:val="00B86A83"/>
    <w:rsid w:val="00B87045"/>
    <w:rsid w:val="00B870C7"/>
    <w:rsid w:val="00B90003"/>
    <w:rsid w:val="00B909E1"/>
    <w:rsid w:val="00B90CBD"/>
    <w:rsid w:val="00B910CB"/>
    <w:rsid w:val="00B91704"/>
    <w:rsid w:val="00B9228B"/>
    <w:rsid w:val="00B923A7"/>
    <w:rsid w:val="00B92DA7"/>
    <w:rsid w:val="00B93252"/>
    <w:rsid w:val="00B937DA"/>
    <w:rsid w:val="00B938AB"/>
    <w:rsid w:val="00B93CDA"/>
    <w:rsid w:val="00B94059"/>
    <w:rsid w:val="00B94071"/>
    <w:rsid w:val="00B94139"/>
    <w:rsid w:val="00B94663"/>
    <w:rsid w:val="00B955A5"/>
    <w:rsid w:val="00B95714"/>
    <w:rsid w:val="00B96088"/>
    <w:rsid w:val="00B96422"/>
    <w:rsid w:val="00B965FC"/>
    <w:rsid w:val="00B96665"/>
    <w:rsid w:val="00B9715F"/>
    <w:rsid w:val="00B97DF6"/>
    <w:rsid w:val="00B97E6F"/>
    <w:rsid w:val="00BA0264"/>
    <w:rsid w:val="00BA0303"/>
    <w:rsid w:val="00BA1041"/>
    <w:rsid w:val="00BA1179"/>
    <w:rsid w:val="00BA1933"/>
    <w:rsid w:val="00BA235A"/>
    <w:rsid w:val="00BA27EA"/>
    <w:rsid w:val="00BA2B68"/>
    <w:rsid w:val="00BA2D00"/>
    <w:rsid w:val="00BA360E"/>
    <w:rsid w:val="00BA474B"/>
    <w:rsid w:val="00BA4BE1"/>
    <w:rsid w:val="00BA4C8A"/>
    <w:rsid w:val="00BA4CE0"/>
    <w:rsid w:val="00BA5961"/>
    <w:rsid w:val="00BA5AE5"/>
    <w:rsid w:val="00BA628E"/>
    <w:rsid w:val="00BA650F"/>
    <w:rsid w:val="00BA66A7"/>
    <w:rsid w:val="00BA730F"/>
    <w:rsid w:val="00BA760D"/>
    <w:rsid w:val="00BA772E"/>
    <w:rsid w:val="00BB00B8"/>
    <w:rsid w:val="00BB05D1"/>
    <w:rsid w:val="00BB07BF"/>
    <w:rsid w:val="00BB1152"/>
    <w:rsid w:val="00BB135A"/>
    <w:rsid w:val="00BB13F1"/>
    <w:rsid w:val="00BB1F34"/>
    <w:rsid w:val="00BB3A43"/>
    <w:rsid w:val="00BB3DF6"/>
    <w:rsid w:val="00BB41EA"/>
    <w:rsid w:val="00BB4270"/>
    <w:rsid w:val="00BB4297"/>
    <w:rsid w:val="00BB472F"/>
    <w:rsid w:val="00BB48AA"/>
    <w:rsid w:val="00BB5C4A"/>
    <w:rsid w:val="00BB5D16"/>
    <w:rsid w:val="00BB6750"/>
    <w:rsid w:val="00BB6B96"/>
    <w:rsid w:val="00BB72F4"/>
    <w:rsid w:val="00BB7384"/>
    <w:rsid w:val="00BB783F"/>
    <w:rsid w:val="00BB7930"/>
    <w:rsid w:val="00BB79D9"/>
    <w:rsid w:val="00BB7EB4"/>
    <w:rsid w:val="00BC07C1"/>
    <w:rsid w:val="00BC0CDA"/>
    <w:rsid w:val="00BC1A3B"/>
    <w:rsid w:val="00BC1A88"/>
    <w:rsid w:val="00BC2402"/>
    <w:rsid w:val="00BC2F2E"/>
    <w:rsid w:val="00BC32BB"/>
    <w:rsid w:val="00BC32CD"/>
    <w:rsid w:val="00BC331C"/>
    <w:rsid w:val="00BC39B7"/>
    <w:rsid w:val="00BC3B93"/>
    <w:rsid w:val="00BC43CA"/>
    <w:rsid w:val="00BC447E"/>
    <w:rsid w:val="00BC4819"/>
    <w:rsid w:val="00BC4AC7"/>
    <w:rsid w:val="00BC4F5A"/>
    <w:rsid w:val="00BC5055"/>
    <w:rsid w:val="00BC51C7"/>
    <w:rsid w:val="00BC5568"/>
    <w:rsid w:val="00BC6685"/>
    <w:rsid w:val="00BC78A8"/>
    <w:rsid w:val="00BD06FE"/>
    <w:rsid w:val="00BD08D5"/>
    <w:rsid w:val="00BD0C95"/>
    <w:rsid w:val="00BD1270"/>
    <w:rsid w:val="00BD1397"/>
    <w:rsid w:val="00BD170A"/>
    <w:rsid w:val="00BD1792"/>
    <w:rsid w:val="00BD18CA"/>
    <w:rsid w:val="00BD2209"/>
    <w:rsid w:val="00BD2440"/>
    <w:rsid w:val="00BD2B8B"/>
    <w:rsid w:val="00BD2C22"/>
    <w:rsid w:val="00BD3712"/>
    <w:rsid w:val="00BD398E"/>
    <w:rsid w:val="00BD4614"/>
    <w:rsid w:val="00BD49C1"/>
    <w:rsid w:val="00BD60D5"/>
    <w:rsid w:val="00BD6750"/>
    <w:rsid w:val="00BD6C51"/>
    <w:rsid w:val="00BD6DE3"/>
    <w:rsid w:val="00BD77F1"/>
    <w:rsid w:val="00BE0A3F"/>
    <w:rsid w:val="00BE0D1F"/>
    <w:rsid w:val="00BE10C1"/>
    <w:rsid w:val="00BE136A"/>
    <w:rsid w:val="00BE1439"/>
    <w:rsid w:val="00BE19D6"/>
    <w:rsid w:val="00BE1A1A"/>
    <w:rsid w:val="00BE1C4D"/>
    <w:rsid w:val="00BE1D36"/>
    <w:rsid w:val="00BE2055"/>
    <w:rsid w:val="00BE3219"/>
    <w:rsid w:val="00BE3804"/>
    <w:rsid w:val="00BE3BC0"/>
    <w:rsid w:val="00BE42C5"/>
    <w:rsid w:val="00BE4662"/>
    <w:rsid w:val="00BE46BD"/>
    <w:rsid w:val="00BE4D49"/>
    <w:rsid w:val="00BE55B9"/>
    <w:rsid w:val="00BE58A5"/>
    <w:rsid w:val="00BE5D8A"/>
    <w:rsid w:val="00BE5D8F"/>
    <w:rsid w:val="00BE6420"/>
    <w:rsid w:val="00BE6DD4"/>
    <w:rsid w:val="00BF0168"/>
    <w:rsid w:val="00BF03B1"/>
    <w:rsid w:val="00BF07C9"/>
    <w:rsid w:val="00BF0ADB"/>
    <w:rsid w:val="00BF105B"/>
    <w:rsid w:val="00BF1CDD"/>
    <w:rsid w:val="00BF269E"/>
    <w:rsid w:val="00BF26AA"/>
    <w:rsid w:val="00BF27F1"/>
    <w:rsid w:val="00BF2849"/>
    <w:rsid w:val="00BF3FC8"/>
    <w:rsid w:val="00BF47BA"/>
    <w:rsid w:val="00BF4BBF"/>
    <w:rsid w:val="00BF4D24"/>
    <w:rsid w:val="00BF5954"/>
    <w:rsid w:val="00BF66CD"/>
    <w:rsid w:val="00BF7215"/>
    <w:rsid w:val="00BF7A50"/>
    <w:rsid w:val="00C0034F"/>
    <w:rsid w:val="00C00CD6"/>
    <w:rsid w:val="00C00D99"/>
    <w:rsid w:val="00C00DDB"/>
    <w:rsid w:val="00C01256"/>
    <w:rsid w:val="00C0235F"/>
    <w:rsid w:val="00C026C3"/>
    <w:rsid w:val="00C0286F"/>
    <w:rsid w:val="00C03B8F"/>
    <w:rsid w:val="00C03DC3"/>
    <w:rsid w:val="00C03F9A"/>
    <w:rsid w:val="00C04138"/>
    <w:rsid w:val="00C0492D"/>
    <w:rsid w:val="00C049FD"/>
    <w:rsid w:val="00C05800"/>
    <w:rsid w:val="00C059DA"/>
    <w:rsid w:val="00C05AAD"/>
    <w:rsid w:val="00C05D33"/>
    <w:rsid w:val="00C05E53"/>
    <w:rsid w:val="00C0608C"/>
    <w:rsid w:val="00C07FF2"/>
    <w:rsid w:val="00C104B3"/>
    <w:rsid w:val="00C10931"/>
    <w:rsid w:val="00C10DCA"/>
    <w:rsid w:val="00C11A8C"/>
    <w:rsid w:val="00C121B4"/>
    <w:rsid w:val="00C123E6"/>
    <w:rsid w:val="00C129BF"/>
    <w:rsid w:val="00C12EB6"/>
    <w:rsid w:val="00C12EC8"/>
    <w:rsid w:val="00C1301B"/>
    <w:rsid w:val="00C130B9"/>
    <w:rsid w:val="00C130C3"/>
    <w:rsid w:val="00C13711"/>
    <w:rsid w:val="00C13971"/>
    <w:rsid w:val="00C13A8C"/>
    <w:rsid w:val="00C13E35"/>
    <w:rsid w:val="00C14D80"/>
    <w:rsid w:val="00C155EA"/>
    <w:rsid w:val="00C1576D"/>
    <w:rsid w:val="00C15F81"/>
    <w:rsid w:val="00C16B2C"/>
    <w:rsid w:val="00C16CBC"/>
    <w:rsid w:val="00C17BB9"/>
    <w:rsid w:val="00C17FE5"/>
    <w:rsid w:val="00C20449"/>
    <w:rsid w:val="00C20480"/>
    <w:rsid w:val="00C20544"/>
    <w:rsid w:val="00C20D57"/>
    <w:rsid w:val="00C211DE"/>
    <w:rsid w:val="00C21CD9"/>
    <w:rsid w:val="00C220BB"/>
    <w:rsid w:val="00C2264A"/>
    <w:rsid w:val="00C227D9"/>
    <w:rsid w:val="00C22D28"/>
    <w:rsid w:val="00C237E5"/>
    <w:rsid w:val="00C23A63"/>
    <w:rsid w:val="00C23F8B"/>
    <w:rsid w:val="00C24FE7"/>
    <w:rsid w:val="00C2508A"/>
    <w:rsid w:val="00C25A25"/>
    <w:rsid w:val="00C25CF5"/>
    <w:rsid w:val="00C26393"/>
    <w:rsid w:val="00C26486"/>
    <w:rsid w:val="00C26E20"/>
    <w:rsid w:val="00C27933"/>
    <w:rsid w:val="00C27936"/>
    <w:rsid w:val="00C27A37"/>
    <w:rsid w:val="00C27C37"/>
    <w:rsid w:val="00C27FC7"/>
    <w:rsid w:val="00C30832"/>
    <w:rsid w:val="00C30F64"/>
    <w:rsid w:val="00C32389"/>
    <w:rsid w:val="00C323EC"/>
    <w:rsid w:val="00C34222"/>
    <w:rsid w:val="00C349BA"/>
    <w:rsid w:val="00C34F4E"/>
    <w:rsid w:val="00C35073"/>
    <w:rsid w:val="00C35537"/>
    <w:rsid w:val="00C3634B"/>
    <w:rsid w:val="00C36565"/>
    <w:rsid w:val="00C36ACC"/>
    <w:rsid w:val="00C37642"/>
    <w:rsid w:val="00C378F5"/>
    <w:rsid w:val="00C40A2A"/>
    <w:rsid w:val="00C40B8D"/>
    <w:rsid w:val="00C40D38"/>
    <w:rsid w:val="00C41A83"/>
    <w:rsid w:val="00C41C6A"/>
    <w:rsid w:val="00C42F2D"/>
    <w:rsid w:val="00C449E9"/>
    <w:rsid w:val="00C471FC"/>
    <w:rsid w:val="00C47C28"/>
    <w:rsid w:val="00C47CB7"/>
    <w:rsid w:val="00C5101B"/>
    <w:rsid w:val="00C519B5"/>
    <w:rsid w:val="00C52D25"/>
    <w:rsid w:val="00C52D3E"/>
    <w:rsid w:val="00C52EF0"/>
    <w:rsid w:val="00C53264"/>
    <w:rsid w:val="00C537D3"/>
    <w:rsid w:val="00C5381E"/>
    <w:rsid w:val="00C53C92"/>
    <w:rsid w:val="00C53CFD"/>
    <w:rsid w:val="00C53D0D"/>
    <w:rsid w:val="00C54F0A"/>
    <w:rsid w:val="00C55837"/>
    <w:rsid w:val="00C55C22"/>
    <w:rsid w:val="00C55C96"/>
    <w:rsid w:val="00C55D9D"/>
    <w:rsid w:val="00C566B7"/>
    <w:rsid w:val="00C621C4"/>
    <w:rsid w:val="00C6230A"/>
    <w:rsid w:val="00C6235D"/>
    <w:rsid w:val="00C6252C"/>
    <w:rsid w:val="00C6265F"/>
    <w:rsid w:val="00C62714"/>
    <w:rsid w:val="00C62AA9"/>
    <w:rsid w:val="00C62BAD"/>
    <w:rsid w:val="00C63350"/>
    <w:rsid w:val="00C646E0"/>
    <w:rsid w:val="00C64A86"/>
    <w:rsid w:val="00C64B92"/>
    <w:rsid w:val="00C64E33"/>
    <w:rsid w:val="00C654E6"/>
    <w:rsid w:val="00C65631"/>
    <w:rsid w:val="00C65DC7"/>
    <w:rsid w:val="00C661DB"/>
    <w:rsid w:val="00C6631D"/>
    <w:rsid w:val="00C668EB"/>
    <w:rsid w:val="00C6695D"/>
    <w:rsid w:val="00C66990"/>
    <w:rsid w:val="00C677AC"/>
    <w:rsid w:val="00C702AD"/>
    <w:rsid w:val="00C70B58"/>
    <w:rsid w:val="00C72E14"/>
    <w:rsid w:val="00C74880"/>
    <w:rsid w:val="00C756C2"/>
    <w:rsid w:val="00C7594F"/>
    <w:rsid w:val="00C75A53"/>
    <w:rsid w:val="00C75DF3"/>
    <w:rsid w:val="00C802F7"/>
    <w:rsid w:val="00C80B3D"/>
    <w:rsid w:val="00C810A1"/>
    <w:rsid w:val="00C8135A"/>
    <w:rsid w:val="00C81713"/>
    <w:rsid w:val="00C8198C"/>
    <w:rsid w:val="00C8206F"/>
    <w:rsid w:val="00C82168"/>
    <w:rsid w:val="00C82646"/>
    <w:rsid w:val="00C829B5"/>
    <w:rsid w:val="00C83605"/>
    <w:rsid w:val="00C83F7E"/>
    <w:rsid w:val="00C842E1"/>
    <w:rsid w:val="00C848F8"/>
    <w:rsid w:val="00C84EE7"/>
    <w:rsid w:val="00C8509F"/>
    <w:rsid w:val="00C851AF"/>
    <w:rsid w:val="00C85863"/>
    <w:rsid w:val="00C85BB3"/>
    <w:rsid w:val="00C85E4C"/>
    <w:rsid w:val="00C865F1"/>
    <w:rsid w:val="00C872EC"/>
    <w:rsid w:val="00C8730C"/>
    <w:rsid w:val="00C90049"/>
    <w:rsid w:val="00C90308"/>
    <w:rsid w:val="00C909D1"/>
    <w:rsid w:val="00C90E17"/>
    <w:rsid w:val="00C91EFA"/>
    <w:rsid w:val="00C91F71"/>
    <w:rsid w:val="00C92057"/>
    <w:rsid w:val="00C926E6"/>
    <w:rsid w:val="00C932DE"/>
    <w:rsid w:val="00C9369F"/>
    <w:rsid w:val="00C93961"/>
    <w:rsid w:val="00C93A53"/>
    <w:rsid w:val="00C93C3F"/>
    <w:rsid w:val="00C940D6"/>
    <w:rsid w:val="00C94170"/>
    <w:rsid w:val="00C941CF"/>
    <w:rsid w:val="00C941E5"/>
    <w:rsid w:val="00C942E8"/>
    <w:rsid w:val="00C94A68"/>
    <w:rsid w:val="00C94D05"/>
    <w:rsid w:val="00C94D3D"/>
    <w:rsid w:val="00C95277"/>
    <w:rsid w:val="00C95A0A"/>
    <w:rsid w:val="00C95A19"/>
    <w:rsid w:val="00C95F15"/>
    <w:rsid w:val="00C96AF1"/>
    <w:rsid w:val="00C96BD8"/>
    <w:rsid w:val="00C97F04"/>
    <w:rsid w:val="00CA0241"/>
    <w:rsid w:val="00CA04CE"/>
    <w:rsid w:val="00CA06E2"/>
    <w:rsid w:val="00CA1066"/>
    <w:rsid w:val="00CA13FA"/>
    <w:rsid w:val="00CA1D49"/>
    <w:rsid w:val="00CA305E"/>
    <w:rsid w:val="00CA496A"/>
    <w:rsid w:val="00CA4D99"/>
    <w:rsid w:val="00CA6F06"/>
    <w:rsid w:val="00CA71A0"/>
    <w:rsid w:val="00CA7480"/>
    <w:rsid w:val="00CB0500"/>
    <w:rsid w:val="00CB1244"/>
    <w:rsid w:val="00CB16D0"/>
    <w:rsid w:val="00CB1ED7"/>
    <w:rsid w:val="00CB22DB"/>
    <w:rsid w:val="00CB23DA"/>
    <w:rsid w:val="00CB49F0"/>
    <w:rsid w:val="00CB4DAD"/>
    <w:rsid w:val="00CB5118"/>
    <w:rsid w:val="00CB5BB9"/>
    <w:rsid w:val="00CB659C"/>
    <w:rsid w:val="00CB71EC"/>
    <w:rsid w:val="00CB743B"/>
    <w:rsid w:val="00CB7501"/>
    <w:rsid w:val="00CB7761"/>
    <w:rsid w:val="00CB7848"/>
    <w:rsid w:val="00CC0702"/>
    <w:rsid w:val="00CC0B56"/>
    <w:rsid w:val="00CC1377"/>
    <w:rsid w:val="00CC1C6C"/>
    <w:rsid w:val="00CC26D9"/>
    <w:rsid w:val="00CC3C66"/>
    <w:rsid w:val="00CC4410"/>
    <w:rsid w:val="00CC48F7"/>
    <w:rsid w:val="00CC4D52"/>
    <w:rsid w:val="00CC4FD3"/>
    <w:rsid w:val="00CC5337"/>
    <w:rsid w:val="00CC5D0C"/>
    <w:rsid w:val="00CC615D"/>
    <w:rsid w:val="00CC63BA"/>
    <w:rsid w:val="00CC6572"/>
    <w:rsid w:val="00CC7423"/>
    <w:rsid w:val="00CC7464"/>
    <w:rsid w:val="00CD0EC7"/>
    <w:rsid w:val="00CD1524"/>
    <w:rsid w:val="00CD1C8A"/>
    <w:rsid w:val="00CD2163"/>
    <w:rsid w:val="00CD3283"/>
    <w:rsid w:val="00CD342D"/>
    <w:rsid w:val="00CD500C"/>
    <w:rsid w:val="00CD5089"/>
    <w:rsid w:val="00CD52BA"/>
    <w:rsid w:val="00CD53D3"/>
    <w:rsid w:val="00CD53DC"/>
    <w:rsid w:val="00CD5CA1"/>
    <w:rsid w:val="00CD74A0"/>
    <w:rsid w:val="00CD7A91"/>
    <w:rsid w:val="00CD7BF9"/>
    <w:rsid w:val="00CE00D2"/>
    <w:rsid w:val="00CE012B"/>
    <w:rsid w:val="00CE09C5"/>
    <w:rsid w:val="00CE0E1A"/>
    <w:rsid w:val="00CE0F60"/>
    <w:rsid w:val="00CE10E5"/>
    <w:rsid w:val="00CE13FE"/>
    <w:rsid w:val="00CE1D1A"/>
    <w:rsid w:val="00CE1F60"/>
    <w:rsid w:val="00CE26E9"/>
    <w:rsid w:val="00CE28A5"/>
    <w:rsid w:val="00CE29FE"/>
    <w:rsid w:val="00CE3825"/>
    <w:rsid w:val="00CE38FE"/>
    <w:rsid w:val="00CE3AE0"/>
    <w:rsid w:val="00CE3F0D"/>
    <w:rsid w:val="00CE4521"/>
    <w:rsid w:val="00CE49FC"/>
    <w:rsid w:val="00CE4EBB"/>
    <w:rsid w:val="00CE54BD"/>
    <w:rsid w:val="00CE5EA7"/>
    <w:rsid w:val="00CE6305"/>
    <w:rsid w:val="00CE684E"/>
    <w:rsid w:val="00CE68DD"/>
    <w:rsid w:val="00CE6B22"/>
    <w:rsid w:val="00CE7227"/>
    <w:rsid w:val="00CF0697"/>
    <w:rsid w:val="00CF1067"/>
    <w:rsid w:val="00CF133C"/>
    <w:rsid w:val="00CF24D6"/>
    <w:rsid w:val="00CF2A8F"/>
    <w:rsid w:val="00CF4106"/>
    <w:rsid w:val="00CF445D"/>
    <w:rsid w:val="00CF4538"/>
    <w:rsid w:val="00CF6213"/>
    <w:rsid w:val="00CF66EF"/>
    <w:rsid w:val="00CF6970"/>
    <w:rsid w:val="00CF6B9A"/>
    <w:rsid w:val="00CF6BE6"/>
    <w:rsid w:val="00CF79B1"/>
    <w:rsid w:val="00D0015D"/>
    <w:rsid w:val="00D01A5B"/>
    <w:rsid w:val="00D02A47"/>
    <w:rsid w:val="00D031EF"/>
    <w:rsid w:val="00D03500"/>
    <w:rsid w:val="00D03795"/>
    <w:rsid w:val="00D03D4D"/>
    <w:rsid w:val="00D04142"/>
    <w:rsid w:val="00D04253"/>
    <w:rsid w:val="00D04D63"/>
    <w:rsid w:val="00D051AE"/>
    <w:rsid w:val="00D05203"/>
    <w:rsid w:val="00D05A19"/>
    <w:rsid w:val="00D05E76"/>
    <w:rsid w:val="00D06E76"/>
    <w:rsid w:val="00D07343"/>
    <w:rsid w:val="00D10CCD"/>
    <w:rsid w:val="00D12798"/>
    <w:rsid w:val="00D13095"/>
    <w:rsid w:val="00D1353A"/>
    <w:rsid w:val="00D13613"/>
    <w:rsid w:val="00D13B59"/>
    <w:rsid w:val="00D1447B"/>
    <w:rsid w:val="00D14667"/>
    <w:rsid w:val="00D154BC"/>
    <w:rsid w:val="00D154F8"/>
    <w:rsid w:val="00D15846"/>
    <w:rsid w:val="00D1639A"/>
    <w:rsid w:val="00D20292"/>
    <w:rsid w:val="00D20841"/>
    <w:rsid w:val="00D21003"/>
    <w:rsid w:val="00D22BDB"/>
    <w:rsid w:val="00D23549"/>
    <w:rsid w:val="00D242A5"/>
    <w:rsid w:val="00D24439"/>
    <w:rsid w:val="00D24671"/>
    <w:rsid w:val="00D2482E"/>
    <w:rsid w:val="00D2501C"/>
    <w:rsid w:val="00D251C7"/>
    <w:rsid w:val="00D25EC2"/>
    <w:rsid w:val="00D26689"/>
    <w:rsid w:val="00D26C3F"/>
    <w:rsid w:val="00D26F62"/>
    <w:rsid w:val="00D27647"/>
    <w:rsid w:val="00D27684"/>
    <w:rsid w:val="00D27714"/>
    <w:rsid w:val="00D279FA"/>
    <w:rsid w:val="00D31ECF"/>
    <w:rsid w:val="00D32EB2"/>
    <w:rsid w:val="00D336E0"/>
    <w:rsid w:val="00D337D9"/>
    <w:rsid w:val="00D33F67"/>
    <w:rsid w:val="00D34EC1"/>
    <w:rsid w:val="00D3512D"/>
    <w:rsid w:val="00D35580"/>
    <w:rsid w:val="00D35637"/>
    <w:rsid w:val="00D356CA"/>
    <w:rsid w:val="00D357C0"/>
    <w:rsid w:val="00D35DBD"/>
    <w:rsid w:val="00D35E46"/>
    <w:rsid w:val="00D365FA"/>
    <w:rsid w:val="00D36DC8"/>
    <w:rsid w:val="00D36F21"/>
    <w:rsid w:val="00D3726E"/>
    <w:rsid w:val="00D400F0"/>
    <w:rsid w:val="00D4090F"/>
    <w:rsid w:val="00D4171A"/>
    <w:rsid w:val="00D4178C"/>
    <w:rsid w:val="00D429E5"/>
    <w:rsid w:val="00D430B2"/>
    <w:rsid w:val="00D4335C"/>
    <w:rsid w:val="00D438A4"/>
    <w:rsid w:val="00D43E3B"/>
    <w:rsid w:val="00D445D0"/>
    <w:rsid w:val="00D44A75"/>
    <w:rsid w:val="00D45175"/>
    <w:rsid w:val="00D45791"/>
    <w:rsid w:val="00D4677B"/>
    <w:rsid w:val="00D47951"/>
    <w:rsid w:val="00D47A2E"/>
    <w:rsid w:val="00D503AB"/>
    <w:rsid w:val="00D506B6"/>
    <w:rsid w:val="00D51A24"/>
    <w:rsid w:val="00D5434C"/>
    <w:rsid w:val="00D548B9"/>
    <w:rsid w:val="00D5529E"/>
    <w:rsid w:val="00D56686"/>
    <w:rsid w:val="00D56C2D"/>
    <w:rsid w:val="00D5713F"/>
    <w:rsid w:val="00D57B91"/>
    <w:rsid w:val="00D60747"/>
    <w:rsid w:val="00D60BE0"/>
    <w:rsid w:val="00D60BEE"/>
    <w:rsid w:val="00D6268E"/>
    <w:rsid w:val="00D62EBE"/>
    <w:rsid w:val="00D63789"/>
    <w:rsid w:val="00D64431"/>
    <w:rsid w:val="00D65A43"/>
    <w:rsid w:val="00D65D0E"/>
    <w:rsid w:val="00D65E8D"/>
    <w:rsid w:val="00D66239"/>
    <w:rsid w:val="00D66737"/>
    <w:rsid w:val="00D67062"/>
    <w:rsid w:val="00D6723E"/>
    <w:rsid w:val="00D67D29"/>
    <w:rsid w:val="00D70310"/>
    <w:rsid w:val="00D70616"/>
    <w:rsid w:val="00D70639"/>
    <w:rsid w:val="00D706CA"/>
    <w:rsid w:val="00D7189C"/>
    <w:rsid w:val="00D71D29"/>
    <w:rsid w:val="00D734BA"/>
    <w:rsid w:val="00D73531"/>
    <w:rsid w:val="00D73B6A"/>
    <w:rsid w:val="00D73E91"/>
    <w:rsid w:val="00D741FE"/>
    <w:rsid w:val="00D751DD"/>
    <w:rsid w:val="00D75224"/>
    <w:rsid w:val="00D75536"/>
    <w:rsid w:val="00D75BCD"/>
    <w:rsid w:val="00D76770"/>
    <w:rsid w:val="00D76EFD"/>
    <w:rsid w:val="00D77002"/>
    <w:rsid w:val="00D777E0"/>
    <w:rsid w:val="00D779B1"/>
    <w:rsid w:val="00D80062"/>
    <w:rsid w:val="00D80CC5"/>
    <w:rsid w:val="00D8138E"/>
    <w:rsid w:val="00D81EE3"/>
    <w:rsid w:val="00D83AF5"/>
    <w:rsid w:val="00D83E02"/>
    <w:rsid w:val="00D83E62"/>
    <w:rsid w:val="00D84030"/>
    <w:rsid w:val="00D84095"/>
    <w:rsid w:val="00D84346"/>
    <w:rsid w:val="00D846E2"/>
    <w:rsid w:val="00D848BD"/>
    <w:rsid w:val="00D852A3"/>
    <w:rsid w:val="00D853EF"/>
    <w:rsid w:val="00D855CE"/>
    <w:rsid w:val="00D857A3"/>
    <w:rsid w:val="00D857C5"/>
    <w:rsid w:val="00D85AB0"/>
    <w:rsid w:val="00D85B2D"/>
    <w:rsid w:val="00D900A8"/>
    <w:rsid w:val="00D90DFC"/>
    <w:rsid w:val="00D913BA"/>
    <w:rsid w:val="00D917BE"/>
    <w:rsid w:val="00D936FD"/>
    <w:rsid w:val="00D94368"/>
    <w:rsid w:val="00D94932"/>
    <w:rsid w:val="00D95185"/>
    <w:rsid w:val="00D955F2"/>
    <w:rsid w:val="00D95849"/>
    <w:rsid w:val="00D95C36"/>
    <w:rsid w:val="00D95D53"/>
    <w:rsid w:val="00D96149"/>
    <w:rsid w:val="00D961F5"/>
    <w:rsid w:val="00D9631E"/>
    <w:rsid w:val="00D96A51"/>
    <w:rsid w:val="00D97751"/>
    <w:rsid w:val="00D977A6"/>
    <w:rsid w:val="00D979E7"/>
    <w:rsid w:val="00DA0AA3"/>
    <w:rsid w:val="00DA1011"/>
    <w:rsid w:val="00DA1165"/>
    <w:rsid w:val="00DA1C0D"/>
    <w:rsid w:val="00DA223F"/>
    <w:rsid w:val="00DA32D8"/>
    <w:rsid w:val="00DA4D69"/>
    <w:rsid w:val="00DA5328"/>
    <w:rsid w:val="00DA5750"/>
    <w:rsid w:val="00DA5A09"/>
    <w:rsid w:val="00DA5F70"/>
    <w:rsid w:val="00DA6028"/>
    <w:rsid w:val="00DA69F4"/>
    <w:rsid w:val="00DA7F65"/>
    <w:rsid w:val="00DB0431"/>
    <w:rsid w:val="00DB1648"/>
    <w:rsid w:val="00DB2050"/>
    <w:rsid w:val="00DB2AD1"/>
    <w:rsid w:val="00DB374B"/>
    <w:rsid w:val="00DB5054"/>
    <w:rsid w:val="00DB642E"/>
    <w:rsid w:val="00DB659C"/>
    <w:rsid w:val="00DB6A85"/>
    <w:rsid w:val="00DB6F13"/>
    <w:rsid w:val="00DB73E7"/>
    <w:rsid w:val="00DB7669"/>
    <w:rsid w:val="00DB77B1"/>
    <w:rsid w:val="00DB7C94"/>
    <w:rsid w:val="00DC0802"/>
    <w:rsid w:val="00DC080D"/>
    <w:rsid w:val="00DC09CF"/>
    <w:rsid w:val="00DC0A07"/>
    <w:rsid w:val="00DC0C81"/>
    <w:rsid w:val="00DC10D4"/>
    <w:rsid w:val="00DC14CC"/>
    <w:rsid w:val="00DC1522"/>
    <w:rsid w:val="00DC1C93"/>
    <w:rsid w:val="00DC2AE5"/>
    <w:rsid w:val="00DC2E2E"/>
    <w:rsid w:val="00DC3084"/>
    <w:rsid w:val="00DC31DC"/>
    <w:rsid w:val="00DC3537"/>
    <w:rsid w:val="00DC3876"/>
    <w:rsid w:val="00DC511F"/>
    <w:rsid w:val="00DC5D28"/>
    <w:rsid w:val="00DC63D3"/>
    <w:rsid w:val="00DC6A2E"/>
    <w:rsid w:val="00DC706B"/>
    <w:rsid w:val="00DC730D"/>
    <w:rsid w:val="00DC7393"/>
    <w:rsid w:val="00DD00DB"/>
    <w:rsid w:val="00DD0120"/>
    <w:rsid w:val="00DD094E"/>
    <w:rsid w:val="00DD0F2A"/>
    <w:rsid w:val="00DD11F3"/>
    <w:rsid w:val="00DD2629"/>
    <w:rsid w:val="00DD2DFC"/>
    <w:rsid w:val="00DD4190"/>
    <w:rsid w:val="00DD482F"/>
    <w:rsid w:val="00DD55DA"/>
    <w:rsid w:val="00DD5F09"/>
    <w:rsid w:val="00DD7474"/>
    <w:rsid w:val="00DD7C32"/>
    <w:rsid w:val="00DD7DD3"/>
    <w:rsid w:val="00DD7EDF"/>
    <w:rsid w:val="00DE0338"/>
    <w:rsid w:val="00DE0340"/>
    <w:rsid w:val="00DE05FC"/>
    <w:rsid w:val="00DE103D"/>
    <w:rsid w:val="00DE1AFA"/>
    <w:rsid w:val="00DE1C23"/>
    <w:rsid w:val="00DE1D4A"/>
    <w:rsid w:val="00DE1F6A"/>
    <w:rsid w:val="00DE21F6"/>
    <w:rsid w:val="00DE2549"/>
    <w:rsid w:val="00DE294A"/>
    <w:rsid w:val="00DE3666"/>
    <w:rsid w:val="00DE3671"/>
    <w:rsid w:val="00DE3BAB"/>
    <w:rsid w:val="00DE48FD"/>
    <w:rsid w:val="00DE4F2F"/>
    <w:rsid w:val="00DE5356"/>
    <w:rsid w:val="00DE5853"/>
    <w:rsid w:val="00DE5B82"/>
    <w:rsid w:val="00DE5F3A"/>
    <w:rsid w:val="00DE608C"/>
    <w:rsid w:val="00DE6DDD"/>
    <w:rsid w:val="00DE7088"/>
    <w:rsid w:val="00DE7526"/>
    <w:rsid w:val="00DE7D36"/>
    <w:rsid w:val="00DE7E50"/>
    <w:rsid w:val="00DF1114"/>
    <w:rsid w:val="00DF12CB"/>
    <w:rsid w:val="00DF1AEF"/>
    <w:rsid w:val="00DF1DB5"/>
    <w:rsid w:val="00DF21E8"/>
    <w:rsid w:val="00DF27AD"/>
    <w:rsid w:val="00DF3740"/>
    <w:rsid w:val="00DF3BC7"/>
    <w:rsid w:val="00DF42BC"/>
    <w:rsid w:val="00DF4782"/>
    <w:rsid w:val="00DF49AC"/>
    <w:rsid w:val="00DF4A9A"/>
    <w:rsid w:val="00DF52F1"/>
    <w:rsid w:val="00DF5C98"/>
    <w:rsid w:val="00DF6C9E"/>
    <w:rsid w:val="00DF6F01"/>
    <w:rsid w:val="00DF7210"/>
    <w:rsid w:val="00DF72BD"/>
    <w:rsid w:val="00E00C11"/>
    <w:rsid w:val="00E0141E"/>
    <w:rsid w:val="00E01BDD"/>
    <w:rsid w:val="00E026A8"/>
    <w:rsid w:val="00E0276E"/>
    <w:rsid w:val="00E0282C"/>
    <w:rsid w:val="00E02851"/>
    <w:rsid w:val="00E02D81"/>
    <w:rsid w:val="00E03EA5"/>
    <w:rsid w:val="00E040E3"/>
    <w:rsid w:val="00E040F2"/>
    <w:rsid w:val="00E04373"/>
    <w:rsid w:val="00E04572"/>
    <w:rsid w:val="00E04725"/>
    <w:rsid w:val="00E04880"/>
    <w:rsid w:val="00E056E5"/>
    <w:rsid w:val="00E0574E"/>
    <w:rsid w:val="00E06190"/>
    <w:rsid w:val="00E06989"/>
    <w:rsid w:val="00E06C16"/>
    <w:rsid w:val="00E06F23"/>
    <w:rsid w:val="00E071E0"/>
    <w:rsid w:val="00E07507"/>
    <w:rsid w:val="00E10495"/>
    <w:rsid w:val="00E107B3"/>
    <w:rsid w:val="00E1096A"/>
    <w:rsid w:val="00E10DB8"/>
    <w:rsid w:val="00E11C58"/>
    <w:rsid w:val="00E13A76"/>
    <w:rsid w:val="00E14208"/>
    <w:rsid w:val="00E15984"/>
    <w:rsid w:val="00E15CFB"/>
    <w:rsid w:val="00E15D56"/>
    <w:rsid w:val="00E16460"/>
    <w:rsid w:val="00E16951"/>
    <w:rsid w:val="00E1766A"/>
    <w:rsid w:val="00E17F91"/>
    <w:rsid w:val="00E20293"/>
    <w:rsid w:val="00E20AE6"/>
    <w:rsid w:val="00E21B28"/>
    <w:rsid w:val="00E21BB8"/>
    <w:rsid w:val="00E225CA"/>
    <w:rsid w:val="00E2262E"/>
    <w:rsid w:val="00E2298C"/>
    <w:rsid w:val="00E230E0"/>
    <w:rsid w:val="00E231F2"/>
    <w:rsid w:val="00E23472"/>
    <w:rsid w:val="00E234D0"/>
    <w:rsid w:val="00E2371E"/>
    <w:rsid w:val="00E23736"/>
    <w:rsid w:val="00E2383B"/>
    <w:rsid w:val="00E23FCC"/>
    <w:rsid w:val="00E24E89"/>
    <w:rsid w:val="00E2626E"/>
    <w:rsid w:val="00E26676"/>
    <w:rsid w:val="00E2745A"/>
    <w:rsid w:val="00E2774B"/>
    <w:rsid w:val="00E277B9"/>
    <w:rsid w:val="00E27A0C"/>
    <w:rsid w:val="00E27E40"/>
    <w:rsid w:val="00E27EE6"/>
    <w:rsid w:val="00E30304"/>
    <w:rsid w:val="00E30365"/>
    <w:rsid w:val="00E31447"/>
    <w:rsid w:val="00E31744"/>
    <w:rsid w:val="00E31FA2"/>
    <w:rsid w:val="00E33D63"/>
    <w:rsid w:val="00E33FDA"/>
    <w:rsid w:val="00E34F64"/>
    <w:rsid w:val="00E35119"/>
    <w:rsid w:val="00E367B0"/>
    <w:rsid w:val="00E36971"/>
    <w:rsid w:val="00E3699C"/>
    <w:rsid w:val="00E3719C"/>
    <w:rsid w:val="00E372F0"/>
    <w:rsid w:val="00E3756B"/>
    <w:rsid w:val="00E3797B"/>
    <w:rsid w:val="00E4034C"/>
    <w:rsid w:val="00E407BB"/>
    <w:rsid w:val="00E41BD4"/>
    <w:rsid w:val="00E41F13"/>
    <w:rsid w:val="00E4235C"/>
    <w:rsid w:val="00E429BA"/>
    <w:rsid w:val="00E42E6D"/>
    <w:rsid w:val="00E43300"/>
    <w:rsid w:val="00E4333A"/>
    <w:rsid w:val="00E44436"/>
    <w:rsid w:val="00E446FD"/>
    <w:rsid w:val="00E44B08"/>
    <w:rsid w:val="00E451FD"/>
    <w:rsid w:val="00E45694"/>
    <w:rsid w:val="00E45EA2"/>
    <w:rsid w:val="00E462C6"/>
    <w:rsid w:val="00E47294"/>
    <w:rsid w:val="00E47387"/>
    <w:rsid w:val="00E50707"/>
    <w:rsid w:val="00E51004"/>
    <w:rsid w:val="00E51018"/>
    <w:rsid w:val="00E52B2C"/>
    <w:rsid w:val="00E52DF8"/>
    <w:rsid w:val="00E540D0"/>
    <w:rsid w:val="00E544E0"/>
    <w:rsid w:val="00E545FD"/>
    <w:rsid w:val="00E54D8B"/>
    <w:rsid w:val="00E55936"/>
    <w:rsid w:val="00E55E2C"/>
    <w:rsid w:val="00E55F45"/>
    <w:rsid w:val="00E564E7"/>
    <w:rsid w:val="00E56883"/>
    <w:rsid w:val="00E570E4"/>
    <w:rsid w:val="00E57A4C"/>
    <w:rsid w:val="00E57CFF"/>
    <w:rsid w:val="00E6049F"/>
    <w:rsid w:val="00E61ACC"/>
    <w:rsid w:val="00E62757"/>
    <w:rsid w:val="00E62B11"/>
    <w:rsid w:val="00E62ED9"/>
    <w:rsid w:val="00E63533"/>
    <w:rsid w:val="00E636E4"/>
    <w:rsid w:val="00E6420F"/>
    <w:rsid w:val="00E644A5"/>
    <w:rsid w:val="00E647D2"/>
    <w:rsid w:val="00E649F7"/>
    <w:rsid w:val="00E64DC8"/>
    <w:rsid w:val="00E653B9"/>
    <w:rsid w:val="00E6593B"/>
    <w:rsid w:val="00E65E9C"/>
    <w:rsid w:val="00E66242"/>
    <w:rsid w:val="00E66933"/>
    <w:rsid w:val="00E66DB1"/>
    <w:rsid w:val="00E67349"/>
    <w:rsid w:val="00E674C5"/>
    <w:rsid w:val="00E703F9"/>
    <w:rsid w:val="00E70790"/>
    <w:rsid w:val="00E70D6E"/>
    <w:rsid w:val="00E716C2"/>
    <w:rsid w:val="00E71748"/>
    <w:rsid w:val="00E71F87"/>
    <w:rsid w:val="00E721CD"/>
    <w:rsid w:val="00E7266C"/>
    <w:rsid w:val="00E72E5E"/>
    <w:rsid w:val="00E734E3"/>
    <w:rsid w:val="00E7506E"/>
    <w:rsid w:val="00E750C0"/>
    <w:rsid w:val="00E75185"/>
    <w:rsid w:val="00E76496"/>
    <w:rsid w:val="00E76B32"/>
    <w:rsid w:val="00E77317"/>
    <w:rsid w:val="00E800AB"/>
    <w:rsid w:val="00E81184"/>
    <w:rsid w:val="00E8119D"/>
    <w:rsid w:val="00E815B8"/>
    <w:rsid w:val="00E81B47"/>
    <w:rsid w:val="00E81D09"/>
    <w:rsid w:val="00E827AD"/>
    <w:rsid w:val="00E82D52"/>
    <w:rsid w:val="00E836E1"/>
    <w:rsid w:val="00E8393E"/>
    <w:rsid w:val="00E842C9"/>
    <w:rsid w:val="00E846D8"/>
    <w:rsid w:val="00E849F2"/>
    <w:rsid w:val="00E84BE2"/>
    <w:rsid w:val="00E84D02"/>
    <w:rsid w:val="00E8594B"/>
    <w:rsid w:val="00E8620E"/>
    <w:rsid w:val="00E868A7"/>
    <w:rsid w:val="00E86B33"/>
    <w:rsid w:val="00E87B12"/>
    <w:rsid w:val="00E87E72"/>
    <w:rsid w:val="00E9001F"/>
    <w:rsid w:val="00E9096B"/>
    <w:rsid w:val="00E911ED"/>
    <w:rsid w:val="00E91C20"/>
    <w:rsid w:val="00E91E98"/>
    <w:rsid w:val="00E92879"/>
    <w:rsid w:val="00E92911"/>
    <w:rsid w:val="00E92AA5"/>
    <w:rsid w:val="00E93171"/>
    <w:rsid w:val="00E93327"/>
    <w:rsid w:val="00E9380E"/>
    <w:rsid w:val="00E93C88"/>
    <w:rsid w:val="00E93DD8"/>
    <w:rsid w:val="00E93E00"/>
    <w:rsid w:val="00E93E87"/>
    <w:rsid w:val="00E94579"/>
    <w:rsid w:val="00E947BB"/>
    <w:rsid w:val="00E94D3A"/>
    <w:rsid w:val="00E95302"/>
    <w:rsid w:val="00E95D9E"/>
    <w:rsid w:val="00E95F8A"/>
    <w:rsid w:val="00E9607C"/>
    <w:rsid w:val="00E96774"/>
    <w:rsid w:val="00E9736E"/>
    <w:rsid w:val="00E97A8D"/>
    <w:rsid w:val="00EA03F0"/>
    <w:rsid w:val="00EA12A2"/>
    <w:rsid w:val="00EA1648"/>
    <w:rsid w:val="00EA1819"/>
    <w:rsid w:val="00EA1C8F"/>
    <w:rsid w:val="00EA28E7"/>
    <w:rsid w:val="00EA2C1B"/>
    <w:rsid w:val="00EA2DFB"/>
    <w:rsid w:val="00EA3F62"/>
    <w:rsid w:val="00EA4671"/>
    <w:rsid w:val="00EA4AEB"/>
    <w:rsid w:val="00EA52E0"/>
    <w:rsid w:val="00EA5F74"/>
    <w:rsid w:val="00EA60E8"/>
    <w:rsid w:val="00EA6A0B"/>
    <w:rsid w:val="00EA744C"/>
    <w:rsid w:val="00EA7BA6"/>
    <w:rsid w:val="00EB0154"/>
    <w:rsid w:val="00EB039F"/>
    <w:rsid w:val="00EB0797"/>
    <w:rsid w:val="00EB0D5E"/>
    <w:rsid w:val="00EB0DCD"/>
    <w:rsid w:val="00EB0E84"/>
    <w:rsid w:val="00EB1523"/>
    <w:rsid w:val="00EB1556"/>
    <w:rsid w:val="00EB1A38"/>
    <w:rsid w:val="00EB2125"/>
    <w:rsid w:val="00EB2A32"/>
    <w:rsid w:val="00EB2D47"/>
    <w:rsid w:val="00EB2E83"/>
    <w:rsid w:val="00EB41FD"/>
    <w:rsid w:val="00EB4DD3"/>
    <w:rsid w:val="00EB564C"/>
    <w:rsid w:val="00EB5D5F"/>
    <w:rsid w:val="00EB5F9A"/>
    <w:rsid w:val="00EB6633"/>
    <w:rsid w:val="00EB6D8A"/>
    <w:rsid w:val="00EB6DEF"/>
    <w:rsid w:val="00EC017B"/>
    <w:rsid w:val="00EC0403"/>
    <w:rsid w:val="00EC0E3C"/>
    <w:rsid w:val="00EC0EDF"/>
    <w:rsid w:val="00EC0F8C"/>
    <w:rsid w:val="00EC1EAE"/>
    <w:rsid w:val="00EC2247"/>
    <w:rsid w:val="00EC22F4"/>
    <w:rsid w:val="00EC2458"/>
    <w:rsid w:val="00EC269C"/>
    <w:rsid w:val="00EC2DBF"/>
    <w:rsid w:val="00EC34AA"/>
    <w:rsid w:val="00EC3837"/>
    <w:rsid w:val="00EC385A"/>
    <w:rsid w:val="00EC3BE7"/>
    <w:rsid w:val="00EC3EBD"/>
    <w:rsid w:val="00EC4038"/>
    <w:rsid w:val="00EC439D"/>
    <w:rsid w:val="00EC44FA"/>
    <w:rsid w:val="00EC5287"/>
    <w:rsid w:val="00EC587C"/>
    <w:rsid w:val="00EC617A"/>
    <w:rsid w:val="00ED00FF"/>
    <w:rsid w:val="00ED246E"/>
    <w:rsid w:val="00ED31D3"/>
    <w:rsid w:val="00ED3225"/>
    <w:rsid w:val="00ED3280"/>
    <w:rsid w:val="00ED3324"/>
    <w:rsid w:val="00ED4783"/>
    <w:rsid w:val="00ED4AA3"/>
    <w:rsid w:val="00ED4C73"/>
    <w:rsid w:val="00ED5039"/>
    <w:rsid w:val="00ED5D4E"/>
    <w:rsid w:val="00ED6931"/>
    <w:rsid w:val="00ED6A54"/>
    <w:rsid w:val="00ED6FAA"/>
    <w:rsid w:val="00ED728D"/>
    <w:rsid w:val="00ED72F2"/>
    <w:rsid w:val="00ED74DC"/>
    <w:rsid w:val="00ED7542"/>
    <w:rsid w:val="00ED75E8"/>
    <w:rsid w:val="00ED78C8"/>
    <w:rsid w:val="00ED7994"/>
    <w:rsid w:val="00EE0106"/>
    <w:rsid w:val="00EE0576"/>
    <w:rsid w:val="00EE07A5"/>
    <w:rsid w:val="00EE08AA"/>
    <w:rsid w:val="00EE0F07"/>
    <w:rsid w:val="00EE0F1F"/>
    <w:rsid w:val="00EE1035"/>
    <w:rsid w:val="00EE22EF"/>
    <w:rsid w:val="00EE3396"/>
    <w:rsid w:val="00EE3B6F"/>
    <w:rsid w:val="00EE446C"/>
    <w:rsid w:val="00EE4A12"/>
    <w:rsid w:val="00EE4AB9"/>
    <w:rsid w:val="00EE52E6"/>
    <w:rsid w:val="00EE557D"/>
    <w:rsid w:val="00EE5DFA"/>
    <w:rsid w:val="00EE6230"/>
    <w:rsid w:val="00EE6721"/>
    <w:rsid w:val="00EE6D20"/>
    <w:rsid w:val="00EE6DED"/>
    <w:rsid w:val="00EE6F74"/>
    <w:rsid w:val="00EE71DE"/>
    <w:rsid w:val="00EE768E"/>
    <w:rsid w:val="00EE7C3A"/>
    <w:rsid w:val="00EF0427"/>
    <w:rsid w:val="00EF13DE"/>
    <w:rsid w:val="00EF15AF"/>
    <w:rsid w:val="00EF1C0B"/>
    <w:rsid w:val="00EF2BE4"/>
    <w:rsid w:val="00EF3810"/>
    <w:rsid w:val="00EF3F5A"/>
    <w:rsid w:val="00EF41D5"/>
    <w:rsid w:val="00EF436D"/>
    <w:rsid w:val="00EF4465"/>
    <w:rsid w:val="00EF4966"/>
    <w:rsid w:val="00EF4ADA"/>
    <w:rsid w:val="00EF4C33"/>
    <w:rsid w:val="00EF61A8"/>
    <w:rsid w:val="00EF6304"/>
    <w:rsid w:val="00EF6E73"/>
    <w:rsid w:val="00EF6F8D"/>
    <w:rsid w:val="00EF7C89"/>
    <w:rsid w:val="00F00065"/>
    <w:rsid w:val="00F011FF"/>
    <w:rsid w:val="00F014D1"/>
    <w:rsid w:val="00F01A1A"/>
    <w:rsid w:val="00F01FBD"/>
    <w:rsid w:val="00F02087"/>
    <w:rsid w:val="00F0286C"/>
    <w:rsid w:val="00F02975"/>
    <w:rsid w:val="00F03FD9"/>
    <w:rsid w:val="00F043D2"/>
    <w:rsid w:val="00F04443"/>
    <w:rsid w:val="00F04B82"/>
    <w:rsid w:val="00F04DD8"/>
    <w:rsid w:val="00F05590"/>
    <w:rsid w:val="00F06515"/>
    <w:rsid w:val="00F069AA"/>
    <w:rsid w:val="00F10805"/>
    <w:rsid w:val="00F10BF2"/>
    <w:rsid w:val="00F10EA8"/>
    <w:rsid w:val="00F11180"/>
    <w:rsid w:val="00F112F3"/>
    <w:rsid w:val="00F1241D"/>
    <w:rsid w:val="00F12513"/>
    <w:rsid w:val="00F12AD9"/>
    <w:rsid w:val="00F143F2"/>
    <w:rsid w:val="00F143F9"/>
    <w:rsid w:val="00F146B9"/>
    <w:rsid w:val="00F15A28"/>
    <w:rsid w:val="00F15C4D"/>
    <w:rsid w:val="00F16047"/>
    <w:rsid w:val="00F1605E"/>
    <w:rsid w:val="00F16297"/>
    <w:rsid w:val="00F16749"/>
    <w:rsid w:val="00F17149"/>
    <w:rsid w:val="00F172A0"/>
    <w:rsid w:val="00F17E24"/>
    <w:rsid w:val="00F217D9"/>
    <w:rsid w:val="00F21CA5"/>
    <w:rsid w:val="00F2333E"/>
    <w:rsid w:val="00F23969"/>
    <w:rsid w:val="00F25102"/>
    <w:rsid w:val="00F25727"/>
    <w:rsid w:val="00F26397"/>
    <w:rsid w:val="00F26B62"/>
    <w:rsid w:val="00F26E85"/>
    <w:rsid w:val="00F277ED"/>
    <w:rsid w:val="00F27E70"/>
    <w:rsid w:val="00F3046F"/>
    <w:rsid w:val="00F31710"/>
    <w:rsid w:val="00F31B29"/>
    <w:rsid w:val="00F31E0D"/>
    <w:rsid w:val="00F32D40"/>
    <w:rsid w:val="00F33113"/>
    <w:rsid w:val="00F33554"/>
    <w:rsid w:val="00F3427F"/>
    <w:rsid w:val="00F345AD"/>
    <w:rsid w:val="00F34B19"/>
    <w:rsid w:val="00F3518C"/>
    <w:rsid w:val="00F358B6"/>
    <w:rsid w:val="00F35BB2"/>
    <w:rsid w:val="00F37284"/>
    <w:rsid w:val="00F376A4"/>
    <w:rsid w:val="00F403DA"/>
    <w:rsid w:val="00F413B8"/>
    <w:rsid w:val="00F4195D"/>
    <w:rsid w:val="00F420E8"/>
    <w:rsid w:val="00F422D2"/>
    <w:rsid w:val="00F42377"/>
    <w:rsid w:val="00F423A7"/>
    <w:rsid w:val="00F4285B"/>
    <w:rsid w:val="00F42CBC"/>
    <w:rsid w:val="00F42CBD"/>
    <w:rsid w:val="00F4387C"/>
    <w:rsid w:val="00F4427D"/>
    <w:rsid w:val="00F44B94"/>
    <w:rsid w:val="00F45E0B"/>
    <w:rsid w:val="00F47AD8"/>
    <w:rsid w:val="00F5003E"/>
    <w:rsid w:val="00F5212D"/>
    <w:rsid w:val="00F527AD"/>
    <w:rsid w:val="00F5285F"/>
    <w:rsid w:val="00F53471"/>
    <w:rsid w:val="00F53744"/>
    <w:rsid w:val="00F54620"/>
    <w:rsid w:val="00F553C6"/>
    <w:rsid w:val="00F5549D"/>
    <w:rsid w:val="00F55E1A"/>
    <w:rsid w:val="00F57C80"/>
    <w:rsid w:val="00F60D7F"/>
    <w:rsid w:val="00F61AE6"/>
    <w:rsid w:val="00F61D9F"/>
    <w:rsid w:val="00F61DFC"/>
    <w:rsid w:val="00F6207C"/>
    <w:rsid w:val="00F62210"/>
    <w:rsid w:val="00F623B7"/>
    <w:rsid w:val="00F62448"/>
    <w:rsid w:val="00F62BE5"/>
    <w:rsid w:val="00F6349A"/>
    <w:rsid w:val="00F6354D"/>
    <w:rsid w:val="00F63643"/>
    <w:rsid w:val="00F644A8"/>
    <w:rsid w:val="00F6485E"/>
    <w:rsid w:val="00F648B5"/>
    <w:rsid w:val="00F64977"/>
    <w:rsid w:val="00F65410"/>
    <w:rsid w:val="00F66696"/>
    <w:rsid w:val="00F70ABB"/>
    <w:rsid w:val="00F720A7"/>
    <w:rsid w:val="00F7217B"/>
    <w:rsid w:val="00F726E5"/>
    <w:rsid w:val="00F72FD8"/>
    <w:rsid w:val="00F73029"/>
    <w:rsid w:val="00F73202"/>
    <w:rsid w:val="00F73514"/>
    <w:rsid w:val="00F7359A"/>
    <w:rsid w:val="00F7361A"/>
    <w:rsid w:val="00F73D3A"/>
    <w:rsid w:val="00F74112"/>
    <w:rsid w:val="00F7438C"/>
    <w:rsid w:val="00F74E4B"/>
    <w:rsid w:val="00F75424"/>
    <w:rsid w:val="00F756AD"/>
    <w:rsid w:val="00F759B1"/>
    <w:rsid w:val="00F75AA0"/>
    <w:rsid w:val="00F75C7E"/>
    <w:rsid w:val="00F764EC"/>
    <w:rsid w:val="00F76920"/>
    <w:rsid w:val="00F76DC3"/>
    <w:rsid w:val="00F77441"/>
    <w:rsid w:val="00F774B0"/>
    <w:rsid w:val="00F8004F"/>
    <w:rsid w:val="00F821D9"/>
    <w:rsid w:val="00F822E7"/>
    <w:rsid w:val="00F830D9"/>
    <w:rsid w:val="00F8338C"/>
    <w:rsid w:val="00F83589"/>
    <w:rsid w:val="00F83833"/>
    <w:rsid w:val="00F83A01"/>
    <w:rsid w:val="00F8429F"/>
    <w:rsid w:val="00F84ACA"/>
    <w:rsid w:val="00F84E56"/>
    <w:rsid w:val="00F852FD"/>
    <w:rsid w:val="00F85352"/>
    <w:rsid w:val="00F85D1E"/>
    <w:rsid w:val="00F861B3"/>
    <w:rsid w:val="00F86564"/>
    <w:rsid w:val="00F86AC8"/>
    <w:rsid w:val="00F878B1"/>
    <w:rsid w:val="00F87CB8"/>
    <w:rsid w:val="00F87CEB"/>
    <w:rsid w:val="00F90F97"/>
    <w:rsid w:val="00F90FD4"/>
    <w:rsid w:val="00F911D6"/>
    <w:rsid w:val="00F9166D"/>
    <w:rsid w:val="00F91742"/>
    <w:rsid w:val="00F91EC8"/>
    <w:rsid w:val="00F92127"/>
    <w:rsid w:val="00F9250E"/>
    <w:rsid w:val="00F928BB"/>
    <w:rsid w:val="00F92B8D"/>
    <w:rsid w:val="00F92BA4"/>
    <w:rsid w:val="00F930FA"/>
    <w:rsid w:val="00F9471F"/>
    <w:rsid w:val="00F94FEC"/>
    <w:rsid w:val="00F9554C"/>
    <w:rsid w:val="00F95584"/>
    <w:rsid w:val="00F95A9C"/>
    <w:rsid w:val="00F95F36"/>
    <w:rsid w:val="00F96C1E"/>
    <w:rsid w:val="00F97255"/>
    <w:rsid w:val="00F9744B"/>
    <w:rsid w:val="00F9792E"/>
    <w:rsid w:val="00FA0152"/>
    <w:rsid w:val="00FA0597"/>
    <w:rsid w:val="00FA07A1"/>
    <w:rsid w:val="00FA0DBE"/>
    <w:rsid w:val="00FA0DCA"/>
    <w:rsid w:val="00FA0EC4"/>
    <w:rsid w:val="00FA0F7D"/>
    <w:rsid w:val="00FA18E1"/>
    <w:rsid w:val="00FA2CB0"/>
    <w:rsid w:val="00FA3121"/>
    <w:rsid w:val="00FA333F"/>
    <w:rsid w:val="00FA358A"/>
    <w:rsid w:val="00FA390D"/>
    <w:rsid w:val="00FA39AB"/>
    <w:rsid w:val="00FA3C03"/>
    <w:rsid w:val="00FA3CC0"/>
    <w:rsid w:val="00FA3CC7"/>
    <w:rsid w:val="00FA3E24"/>
    <w:rsid w:val="00FA401B"/>
    <w:rsid w:val="00FA4680"/>
    <w:rsid w:val="00FA4707"/>
    <w:rsid w:val="00FA4C50"/>
    <w:rsid w:val="00FA626F"/>
    <w:rsid w:val="00FA6686"/>
    <w:rsid w:val="00FA6DDF"/>
    <w:rsid w:val="00FA7CFC"/>
    <w:rsid w:val="00FB0393"/>
    <w:rsid w:val="00FB08A7"/>
    <w:rsid w:val="00FB0D4C"/>
    <w:rsid w:val="00FB0E3C"/>
    <w:rsid w:val="00FB14CC"/>
    <w:rsid w:val="00FB1DF0"/>
    <w:rsid w:val="00FB222F"/>
    <w:rsid w:val="00FB3194"/>
    <w:rsid w:val="00FB33CB"/>
    <w:rsid w:val="00FB347F"/>
    <w:rsid w:val="00FB3799"/>
    <w:rsid w:val="00FB3C75"/>
    <w:rsid w:val="00FB3DB0"/>
    <w:rsid w:val="00FB4557"/>
    <w:rsid w:val="00FB4D42"/>
    <w:rsid w:val="00FB4DC8"/>
    <w:rsid w:val="00FB4EEC"/>
    <w:rsid w:val="00FB513F"/>
    <w:rsid w:val="00FB5355"/>
    <w:rsid w:val="00FB56AD"/>
    <w:rsid w:val="00FB5F1E"/>
    <w:rsid w:val="00FB61A1"/>
    <w:rsid w:val="00FB61A8"/>
    <w:rsid w:val="00FB75D3"/>
    <w:rsid w:val="00FB76C2"/>
    <w:rsid w:val="00FC01CD"/>
    <w:rsid w:val="00FC0814"/>
    <w:rsid w:val="00FC0ADF"/>
    <w:rsid w:val="00FC0DF8"/>
    <w:rsid w:val="00FC1ACC"/>
    <w:rsid w:val="00FC2673"/>
    <w:rsid w:val="00FC270C"/>
    <w:rsid w:val="00FC2B6F"/>
    <w:rsid w:val="00FC3AD7"/>
    <w:rsid w:val="00FC3FC0"/>
    <w:rsid w:val="00FC45B8"/>
    <w:rsid w:val="00FC49B3"/>
    <w:rsid w:val="00FC50F4"/>
    <w:rsid w:val="00FC5561"/>
    <w:rsid w:val="00FC6C7D"/>
    <w:rsid w:val="00FC6D01"/>
    <w:rsid w:val="00FC712B"/>
    <w:rsid w:val="00FC7344"/>
    <w:rsid w:val="00FC7419"/>
    <w:rsid w:val="00FC79DE"/>
    <w:rsid w:val="00FD163E"/>
    <w:rsid w:val="00FD2078"/>
    <w:rsid w:val="00FD264F"/>
    <w:rsid w:val="00FD2733"/>
    <w:rsid w:val="00FD2E8E"/>
    <w:rsid w:val="00FD2FC7"/>
    <w:rsid w:val="00FD311E"/>
    <w:rsid w:val="00FD3963"/>
    <w:rsid w:val="00FD3F75"/>
    <w:rsid w:val="00FD477D"/>
    <w:rsid w:val="00FD549B"/>
    <w:rsid w:val="00FD5BAA"/>
    <w:rsid w:val="00FD7C29"/>
    <w:rsid w:val="00FE0BDD"/>
    <w:rsid w:val="00FE0C42"/>
    <w:rsid w:val="00FE12DF"/>
    <w:rsid w:val="00FE191A"/>
    <w:rsid w:val="00FE1A82"/>
    <w:rsid w:val="00FE1E76"/>
    <w:rsid w:val="00FE276F"/>
    <w:rsid w:val="00FE2D60"/>
    <w:rsid w:val="00FE360A"/>
    <w:rsid w:val="00FE3B99"/>
    <w:rsid w:val="00FE3FD8"/>
    <w:rsid w:val="00FE4371"/>
    <w:rsid w:val="00FE47B7"/>
    <w:rsid w:val="00FE4AB1"/>
    <w:rsid w:val="00FE4CEA"/>
    <w:rsid w:val="00FE5321"/>
    <w:rsid w:val="00FE573C"/>
    <w:rsid w:val="00FE5A72"/>
    <w:rsid w:val="00FE6E42"/>
    <w:rsid w:val="00FE7238"/>
    <w:rsid w:val="00FE72C9"/>
    <w:rsid w:val="00FE7357"/>
    <w:rsid w:val="00FE792F"/>
    <w:rsid w:val="00FE7B62"/>
    <w:rsid w:val="00FE7DC8"/>
    <w:rsid w:val="00FF0197"/>
    <w:rsid w:val="00FF07AE"/>
    <w:rsid w:val="00FF19E2"/>
    <w:rsid w:val="00FF1D3E"/>
    <w:rsid w:val="00FF25A9"/>
    <w:rsid w:val="00FF30FF"/>
    <w:rsid w:val="00FF334D"/>
    <w:rsid w:val="00FF36A5"/>
    <w:rsid w:val="00FF3AB6"/>
    <w:rsid w:val="00FF3BDB"/>
    <w:rsid w:val="00FF3CFA"/>
    <w:rsid w:val="00FF42E9"/>
    <w:rsid w:val="00FF48E7"/>
    <w:rsid w:val="00FF5B32"/>
    <w:rsid w:val="00FF6B43"/>
    <w:rsid w:val="00FF6E9C"/>
    <w:rsid w:val="00FF717D"/>
    <w:rsid w:val="4DED8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strokecolor="#f9c">
      <v:stroke color="#f9c"/>
      <o:colormru v:ext="edit" colors="#006487,#be8314"/>
    </o:shapedefaults>
    <o:shapelayout v:ext="edit">
      <o:idmap v:ext="edit" data="2"/>
    </o:shapelayout>
  </w:shapeDefaults>
  <w:decimalSymbol w:val="."/>
  <w:listSeparator w:val=","/>
  <w14:docId w14:val="5BFAE9E0"/>
  <w15:docId w15:val="{EA60CAE7-CEC6-4BEA-A262-2DAA3679A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uiPriority="5" w:qFormat="1"/>
    <w:lsdException w:name="heading 1" w:uiPriority="1" w:qFormat="1"/>
    <w:lsdException w:name="heading 2" w:uiPriority="2" w:qFormat="1"/>
    <w:lsdException w:name="heading 3" w:uiPriority="3" w:qFormat="1"/>
    <w:lsdException w:name="heading 4" w:uiPriority="4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5"/>
    <w:qFormat/>
    <w:rsid w:val="00853DBE"/>
    <w:pPr>
      <w:spacing w:line="240" w:lineRule="atLeast"/>
    </w:pPr>
    <w:rPr>
      <w:rFonts w:ascii="Arial" w:hAnsi="Arial"/>
      <w:szCs w:val="24"/>
      <w:lang w:eastAsia="en-US"/>
    </w:rPr>
  </w:style>
  <w:style w:type="paragraph" w:styleId="Heading1">
    <w:name w:val="heading 1"/>
    <w:basedOn w:val="Kop1"/>
    <w:next w:val="Normal"/>
    <w:uiPriority w:val="1"/>
    <w:qFormat/>
    <w:rsid w:val="007C1FE5"/>
    <w:pPr>
      <w:tabs>
        <w:tab w:val="clear" w:pos="0"/>
        <w:tab w:val="clear" w:pos="2625"/>
        <w:tab w:val="num" w:pos="1134"/>
      </w:tabs>
      <w:spacing w:after="600"/>
    </w:pPr>
    <w:rPr>
      <w:b/>
      <w:caps/>
      <w:color w:val="E4610F"/>
      <w:sz w:val="32"/>
    </w:rPr>
  </w:style>
  <w:style w:type="paragraph" w:styleId="Heading2">
    <w:name w:val="heading 2"/>
    <w:basedOn w:val="kop2"/>
    <w:next w:val="Normal"/>
    <w:link w:val="Heading2Char"/>
    <w:uiPriority w:val="2"/>
    <w:qFormat/>
    <w:rsid w:val="000532B4"/>
    <w:pPr>
      <w:spacing w:after="120" w:line="240" w:lineRule="auto"/>
      <w:ind w:left="568"/>
    </w:pPr>
    <w:rPr>
      <w:caps w:val="0"/>
      <w:smallCaps/>
      <w:color w:val="E4610F"/>
      <w:sz w:val="28"/>
    </w:rPr>
  </w:style>
  <w:style w:type="paragraph" w:styleId="Heading3">
    <w:name w:val="heading 3"/>
    <w:basedOn w:val="kop3"/>
    <w:next w:val="Normal"/>
    <w:uiPriority w:val="3"/>
    <w:qFormat/>
    <w:rsid w:val="000532B4"/>
    <w:pPr>
      <w:spacing w:before="390" w:line="240" w:lineRule="auto"/>
    </w:pPr>
    <w:rPr>
      <w:caps w:val="0"/>
      <w:color w:val="E4610F"/>
      <w:sz w:val="24"/>
    </w:rPr>
  </w:style>
  <w:style w:type="paragraph" w:styleId="Heading4">
    <w:name w:val="heading 4"/>
    <w:basedOn w:val="kop4"/>
    <w:next w:val="Normal"/>
    <w:uiPriority w:val="4"/>
    <w:qFormat/>
    <w:rsid w:val="00C129BF"/>
    <w:pPr>
      <w:spacing w:before="390" w:after="160" w:line="240" w:lineRule="auto"/>
    </w:pPr>
  </w:style>
  <w:style w:type="paragraph" w:styleId="Heading5">
    <w:name w:val="heading 5"/>
    <w:basedOn w:val="Normal"/>
    <w:next w:val="Normal"/>
    <w:rsid w:val="00C129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rsid w:val="00C129B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12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129B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129B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129BF"/>
    <w:pPr>
      <w:tabs>
        <w:tab w:val="center" w:pos="4536"/>
        <w:tab w:val="right" w:pos="9072"/>
      </w:tabs>
    </w:pPr>
  </w:style>
  <w:style w:type="paragraph" w:customStyle="1" w:styleId="broodtekst">
    <w:name w:val="broodtekst"/>
    <w:basedOn w:val="Normal"/>
    <w:link w:val="broodtekstChar"/>
    <w:rsid w:val="00C129BF"/>
  </w:style>
  <w:style w:type="paragraph" w:styleId="Footer">
    <w:name w:val="footer"/>
    <w:basedOn w:val="Normal"/>
    <w:rsid w:val="00C129BF"/>
    <w:pPr>
      <w:tabs>
        <w:tab w:val="center" w:pos="4536"/>
        <w:tab w:val="right" w:pos="9072"/>
      </w:tabs>
    </w:pPr>
  </w:style>
  <w:style w:type="paragraph" w:customStyle="1" w:styleId="broodtekst-vet">
    <w:name w:val="broodtekst-vet"/>
    <w:basedOn w:val="broodtekst"/>
    <w:next w:val="broodtekst"/>
    <w:uiPriority w:val="6"/>
    <w:rsid w:val="00C129BF"/>
    <w:rPr>
      <w:b/>
    </w:rPr>
  </w:style>
  <w:style w:type="paragraph" w:customStyle="1" w:styleId="adres">
    <w:name w:val="adres"/>
    <w:basedOn w:val="broodtekst"/>
    <w:rsid w:val="00C129BF"/>
  </w:style>
  <w:style w:type="paragraph" w:customStyle="1" w:styleId="kix">
    <w:name w:val="kix"/>
    <w:basedOn w:val="broodtekst"/>
    <w:rsid w:val="00C129BF"/>
    <w:rPr>
      <w:rFonts w:ascii="KIX Barcode" w:hAnsi="KIX Barcode"/>
      <w:sz w:val="16"/>
    </w:rPr>
  </w:style>
  <w:style w:type="paragraph" w:customStyle="1" w:styleId="referentiekopjes">
    <w:name w:val="referentiekopjes"/>
    <w:basedOn w:val="broodtekst"/>
    <w:rsid w:val="00C129BF"/>
    <w:rPr>
      <w:sz w:val="15"/>
    </w:rPr>
  </w:style>
  <w:style w:type="paragraph" w:customStyle="1" w:styleId="referentiegegevens">
    <w:name w:val="referentiegegevens"/>
    <w:basedOn w:val="broodtekst"/>
    <w:rsid w:val="00C129BF"/>
  </w:style>
  <w:style w:type="paragraph" w:customStyle="1" w:styleId="aanhef">
    <w:name w:val="aanhef"/>
    <w:basedOn w:val="broodtekst"/>
    <w:rsid w:val="00C129BF"/>
    <w:pPr>
      <w:spacing w:after="254"/>
    </w:pPr>
  </w:style>
  <w:style w:type="paragraph" w:customStyle="1" w:styleId="afzendgegevens">
    <w:name w:val="afzendgegevens"/>
    <w:basedOn w:val="broodtekst"/>
    <w:rsid w:val="00C129BF"/>
    <w:rPr>
      <w:sz w:val="14"/>
    </w:rPr>
  </w:style>
  <w:style w:type="paragraph" w:customStyle="1" w:styleId="divisienaam">
    <w:name w:val="divisienaam"/>
    <w:basedOn w:val="broodtekst"/>
    <w:rsid w:val="00C129BF"/>
    <w:rPr>
      <w:sz w:val="15"/>
    </w:rPr>
  </w:style>
  <w:style w:type="paragraph" w:customStyle="1" w:styleId="commercieleinfo">
    <w:name w:val="commercieleinfo"/>
    <w:basedOn w:val="broodtekst"/>
    <w:rsid w:val="00C129BF"/>
    <w:pPr>
      <w:spacing w:line="200" w:lineRule="atLeast"/>
    </w:pPr>
    <w:rPr>
      <w:sz w:val="15"/>
    </w:rPr>
  </w:style>
  <w:style w:type="paragraph" w:customStyle="1" w:styleId="bullet2">
    <w:name w:val="bullet2"/>
    <w:basedOn w:val="broodtekst"/>
    <w:rsid w:val="00C129BF"/>
    <w:pPr>
      <w:keepLines/>
      <w:framePr w:wrap="around" w:vAnchor="text" w:hAnchor="text" w:y="1"/>
      <w:tabs>
        <w:tab w:val="num" w:pos="284"/>
      </w:tabs>
      <w:ind w:left="284" w:hanging="284"/>
    </w:pPr>
  </w:style>
  <w:style w:type="paragraph" w:customStyle="1" w:styleId="list-number">
    <w:name w:val="list-number"/>
    <w:basedOn w:val="broodtekst"/>
    <w:uiPriority w:val="8"/>
    <w:qFormat/>
    <w:rsid w:val="00C129BF"/>
    <w:pPr>
      <w:keepLines/>
    </w:pPr>
  </w:style>
  <w:style w:type="table" w:styleId="TableGrid">
    <w:name w:val="Table Grid"/>
    <w:basedOn w:val="TableNormal"/>
    <w:uiPriority w:val="39"/>
    <w:rsid w:val="00C129B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able">
    <w:name w:val="intable"/>
    <w:basedOn w:val="broodtekst"/>
    <w:rsid w:val="00C129BF"/>
    <w:pPr>
      <w:spacing w:line="14" w:lineRule="exact"/>
    </w:pPr>
    <w:rPr>
      <w:sz w:val="2"/>
    </w:rPr>
  </w:style>
  <w:style w:type="paragraph" w:customStyle="1" w:styleId="titel">
    <w:name w:val="titel"/>
    <w:basedOn w:val="broodtekst"/>
    <w:next w:val="subtitel"/>
    <w:rsid w:val="00C129BF"/>
    <w:rPr>
      <w:b/>
      <w:caps/>
      <w:sz w:val="22"/>
    </w:rPr>
  </w:style>
  <w:style w:type="paragraph" w:customStyle="1" w:styleId="subtitel">
    <w:name w:val="subtitel"/>
    <w:basedOn w:val="broodtekst"/>
    <w:rsid w:val="00C129BF"/>
    <w:rPr>
      <w:caps/>
    </w:rPr>
  </w:style>
  <w:style w:type="paragraph" w:customStyle="1" w:styleId="inhoud">
    <w:name w:val="inhoud"/>
    <w:basedOn w:val="broodtekst"/>
    <w:next w:val="voorinhoud"/>
    <w:rsid w:val="00C129BF"/>
    <w:rPr>
      <w:color w:val="006487"/>
      <w:sz w:val="44"/>
    </w:rPr>
  </w:style>
  <w:style w:type="paragraph" w:customStyle="1" w:styleId="kopblauw">
    <w:name w:val="kopblauw"/>
    <w:basedOn w:val="broodtekst"/>
    <w:next w:val="Normal"/>
    <w:qFormat/>
    <w:rsid w:val="00C129BF"/>
    <w:pPr>
      <w:keepNext/>
      <w:keepLines/>
      <w:pageBreakBefore/>
      <w:spacing w:after="840" w:line="560" w:lineRule="atLeast"/>
      <w:outlineLvl w:val="0"/>
    </w:pPr>
    <w:rPr>
      <w:color w:val="006487"/>
      <w:sz w:val="44"/>
    </w:rPr>
  </w:style>
  <w:style w:type="paragraph" w:customStyle="1" w:styleId="boventitel">
    <w:name w:val="boventitel"/>
    <w:basedOn w:val="broodtekst"/>
    <w:rsid w:val="00C129BF"/>
    <w:pPr>
      <w:spacing w:line="240" w:lineRule="auto"/>
      <w:ind w:right="74"/>
      <w:jc w:val="right"/>
    </w:pPr>
    <w:rPr>
      <w:rFonts w:ascii="Arial Narrow" w:hAnsi="Arial Narrow"/>
      <w:color w:val="006487"/>
      <w:sz w:val="12"/>
    </w:rPr>
  </w:style>
  <w:style w:type="paragraph" w:customStyle="1" w:styleId="kenmerk">
    <w:name w:val="kenmerk"/>
    <w:basedOn w:val="broodtekst"/>
    <w:rsid w:val="00C129BF"/>
    <w:pPr>
      <w:keepLines/>
      <w:spacing w:before="164"/>
      <w:ind w:left="57"/>
    </w:pPr>
    <w:rPr>
      <w:rFonts w:ascii="Arial Narrow" w:hAnsi="Arial Narrow"/>
      <w:color w:val="BE8314"/>
      <w:position w:val="4"/>
      <w:sz w:val="12"/>
    </w:rPr>
  </w:style>
  <w:style w:type="paragraph" w:customStyle="1" w:styleId="bedrijfsnaam">
    <w:name w:val="bedrijfsnaam"/>
    <w:basedOn w:val="broodtekst"/>
    <w:rsid w:val="00C129BF"/>
    <w:pPr>
      <w:spacing w:before="164"/>
      <w:ind w:right="57"/>
      <w:jc w:val="right"/>
    </w:pPr>
    <w:rPr>
      <w:b/>
      <w:color w:val="006487"/>
      <w:position w:val="4"/>
      <w:sz w:val="12"/>
    </w:rPr>
  </w:style>
  <w:style w:type="paragraph" w:customStyle="1" w:styleId="paginanummering">
    <w:name w:val="paginanummering"/>
    <w:basedOn w:val="broodtekst"/>
    <w:rsid w:val="00C129BF"/>
    <w:pPr>
      <w:ind w:left="57"/>
    </w:pPr>
    <w:rPr>
      <w:b/>
      <w:color w:val="006487"/>
    </w:rPr>
  </w:style>
  <w:style w:type="paragraph" w:customStyle="1" w:styleId="bijlage-woord">
    <w:name w:val="bijlage-woord"/>
    <w:basedOn w:val="broodtekst"/>
    <w:rsid w:val="00C129BF"/>
    <w:pPr>
      <w:pageBreakBefore/>
      <w:spacing w:before="368"/>
      <w:ind w:left="1134"/>
    </w:pPr>
    <w:rPr>
      <w:caps/>
      <w:color w:val="BE8314"/>
      <w:sz w:val="28"/>
    </w:rPr>
  </w:style>
  <w:style w:type="paragraph" w:customStyle="1" w:styleId="nakopblauw">
    <w:name w:val="nakopblauw"/>
    <w:basedOn w:val="broodtekst"/>
    <w:rsid w:val="00C129BF"/>
    <w:pPr>
      <w:spacing w:after="440" w:line="14" w:lineRule="exact"/>
    </w:pPr>
    <w:rPr>
      <w:sz w:val="2"/>
    </w:rPr>
  </w:style>
  <w:style w:type="paragraph" w:customStyle="1" w:styleId="kop2">
    <w:name w:val="kop2"/>
    <w:basedOn w:val="Kop1"/>
    <w:next w:val="broodtekst"/>
    <w:rsid w:val="00C129BF"/>
    <w:pPr>
      <w:pageBreakBefore w:val="0"/>
      <w:numPr>
        <w:ilvl w:val="1"/>
      </w:numPr>
      <w:tabs>
        <w:tab w:val="clear" w:pos="2625"/>
        <w:tab w:val="left" w:pos="1134"/>
      </w:tabs>
      <w:spacing w:before="390" w:after="160"/>
      <w:ind w:left="0"/>
      <w:contextualSpacing/>
      <w:outlineLvl w:val="1"/>
    </w:pPr>
    <w:rPr>
      <w:b/>
      <w:caps/>
      <w:sz w:val="18"/>
      <w:u w:color="BE8314"/>
    </w:rPr>
  </w:style>
  <w:style w:type="paragraph" w:customStyle="1" w:styleId="kop3">
    <w:name w:val="kop3"/>
    <w:basedOn w:val="kop2"/>
    <w:next w:val="broodtekst"/>
    <w:rsid w:val="00C129BF"/>
    <w:pPr>
      <w:numPr>
        <w:ilvl w:val="2"/>
      </w:numPr>
      <w:spacing w:before="240"/>
      <w:outlineLvl w:val="2"/>
    </w:pPr>
    <w:rPr>
      <w:b w:val="0"/>
    </w:rPr>
  </w:style>
  <w:style w:type="paragraph" w:customStyle="1" w:styleId="tussenkopje">
    <w:name w:val="tussenkopje"/>
    <w:basedOn w:val="broodtekst"/>
    <w:next w:val="Normal"/>
    <w:uiPriority w:val="10"/>
    <w:qFormat/>
    <w:rsid w:val="00C129BF"/>
    <w:pPr>
      <w:keepNext/>
      <w:keepLines/>
    </w:pPr>
    <w:rPr>
      <w:b/>
      <w:i/>
    </w:rPr>
  </w:style>
  <w:style w:type="paragraph" w:customStyle="1" w:styleId="subtussenkop">
    <w:name w:val="subtussenkop"/>
    <w:basedOn w:val="broodtekst"/>
    <w:next w:val="Normal"/>
    <w:uiPriority w:val="11"/>
    <w:qFormat/>
    <w:rsid w:val="00C129BF"/>
    <w:pPr>
      <w:keepNext/>
      <w:keepLines/>
    </w:pPr>
    <w:rPr>
      <w:i/>
    </w:rPr>
  </w:style>
  <w:style w:type="paragraph" w:customStyle="1" w:styleId="tabelkop">
    <w:name w:val="tabelkop"/>
    <w:basedOn w:val="broodtekst"/>
    <w:rsid w:val="007C1FE5"/>
    <w:pPr>
      <w:spacing w:before="40" w:after="40" w:line="200" w:lineRule="atLeast"/>
    </w:pPr>
    <w:rPr>
      <w:b/>
      <w:color w:val="FFFFFF"/>
      <w:sz w:val="18"/>
    </w:rPr>
  </w:style>
  <w:style w:type="paragraph" w:customStyle="1" w:styleId="tabeltekst">
    <w:name w:val="tabeltekst"/>
    <w:basedOn w:val="broodtekst"/>
    <w:rsid w:val="00C129BF"/>
    <w:pPr>
      <w:spacing w:before="40" w:after="40" w:line="200" w:lineRule="atLeast"/>
    </w:pPr>
    <w:rPr>
      <w:sz w:val="16"/>
    </w:rPr>
  </w:style>
  <w:style w:type="paragraph" w:customStyle="1" w:styleId="sidetekst">
    <w:name w:val="sidetekst"/>
    <w:basedOn w:val="broodtekst"/>
    <w:rsid w:val="00C129BF"/>
    <w:rPr>
      <w:color w:val="006487"/>
      <w:sz w:val="16"/>
    </w:rPr>
  </w:style>
  <w:style w:type="paragraph" w:customStyle="1" w:styleId="sidetekst-kopje">
    <w:name w:val="sidetekst-kopje"/>
    <w:basedOn w:val="broodtekst"/>
    <w:next w:val="sidetekst"/>
    <w:rsid w:val="00C129BF"/>
    <w:rPr>
      <w:b/>
      <w:color w:val="006487"/>
      <w:sz w:val="16"/>
    </w:rPr>
  </w:style>
  <w:style w:type="paragraph" w:customStyle="1" w:styleId="aandachtstekst">
    <w:name w:val="aandachtstekst"/>
    <w:basedOn w:val="broodtekst"/>
    <w:uiPriority w:val="9"/>
    <w:qFormat/>
    <w:rsid w:val="00C129BF"/>
    <w:pPr>
      <w:pBdr>
        <w:left w:val="single" w:sz="4" w:space="5" w:color="006487"/>
      </w:pBdr>
      <w:ind w:left="113"/>
    </w:pPr>
    <w:rPr>
      <w:color w:val="006487"/>
      <w:sz w:val="16"/>
    </w:rPr>
  </w:style>
  <w:style w:type="paragraph" w:styleId="TOC1">
    <w:name w:val="toc 1"/>
    <w:basedOn w:val="Normal"/>
    <w:next w:val="Normal"/>
    <w:autoRedefine/>
    <w:uiPriority w:val="39"/>
    <w:rsid w:val="006914C5"/>
    <w:pPr>
      <w:tabs>
        <w:tab w:val="right" w:leader="dot" w:pos="8505"/>
      </w:tabs>
      <w:spacing w:before="280"/>
      <w:ind w:left="284" w:right="170" w:hanging="284"/>
    </w:pPr>
    <w:rPr>
      <w:b/>
    </w:rPr>
  </w:style>
  <w:style w:type="paragraph" w:styleId="TOC2">
    <w:name w:val="toc 2"/>
    <w:basedOn w:val="TOC1"/>
    <w:next w:val="Normal"/>
    <w:autoRedefine/>
    <w:uiPriority w:val="39"/>
    <w:rsid w:val="000938B3"/>
    <w:pPr>
      <w:tabs>
        <w:tab w:val="left" w:pos="794"/>
      </w:tabs>
      <w:spacing w:before="0"/>
      <w:ind w:left="794" w:hanging="510"/>
    </w:pPr>
    <w:rPr>
      <w:b w:val="0"/>
    </w:rPr>
  </w:style>
  <w:style w:type="paragraph" w:styleId="TOC3">
    <w:name w:val="toc 3"/>
    <w:basedOn w:val="TOC2"/>
    <w:next w:val="Normal"/>
    <w:autoRedefine/>
    <w:uiPriority w:val="39"/>
    <w:rsid w:val="00C129BF"/>
    <w:pPr>
      <w:tabs>
        <w:tab w:val="clear" w:pos="794"/>
        <w:tab w:val="left" w:pos="1701"/>
      </w:tabs>
      <w:ind w:left="805" w:firstLine="0"/>
    </w:pPr>
  </w:style>
  <w:style w:type="character" w:styleId="Hyperlink">
    <w:name w:val="Hyperlink"/>
    <w:uiPriority w:val="99"/>
    <w:rsid w:val="00C129BF"/>
    <w:rPr>
      <w:color w:val="0000FF"/>
      <w:u w:val="single"/>
    </w:rPr>
  </w:style>
  <w:style w:type="paragraph" w:customStyle="1" w:styleId="bijlage">
    <w:name w:val="bijlage"/>
    <w:basedOn w:val="broodtekst"/>
    <w:next w:val="Normal"/>
    <w:uiPriority w:val="12"/>
    <w:qFormat/>
    <w:rsid w:val="00BE3804"/>
    <w:pPr>
      <w:keepNext/>
      <w:keepLines/>
      <w:pageBreakBefore/>
      <w:numPr>
        <w:numId w:val="6"/>
      </w:numPr>
      <w:tabs>
        <w:tab w:val="left" w:pos="1701"/>
      </w:tabs>
      <w:spacing w:after="240"/>
      <w:contextualSpacing/>
      <w:outlineLvl w:val="0"/>
    </w:pPr>
    <w:rPr>
      <w:sz w:val="32"/>
    </w:rPr>
  </w:style>
  <w:style w:type="paragraph" w:customStyle="1" w:styleId="bijschrift">
    <w:name w:val="bijschrift"/>
    <w:basedOn w:val="broodtekst"/>
    <w:rsid w:val="00C129BF"/>
    <w:rPr>
      <w:color w:val="006487"/>
      <w:sz w:val="16"/>
    </w:rPr>
  </w:style>
  <w:style w:type="paragraph" w:customStyle="1" w:styleId="bijschrift-kopje">
    <w:name w:val="bijschrift-kopje"/>
    <w:basedOn w:val="broodtekst"/>
    <w:next w:val="bijschrift"/>
    <w:rsid w:val="00C129BF"/>
    <w:pPr>
      <w:pBdr>
        <w:bottom w:val="single" w:sz="4" w:space="1" w:color="BE8314"/>
      </w:pBdr>
    </w:pPr>
    <w:rPr>
      <w:b/>
      <w:color w:val="006487"/>
      <w:sz w:val="16"/>
    </w:rPr>
  </w:style>
  <w:style w:type="paragraph" w:customStyle="1" w:styleId="colofon">
    <w:name w:val="colofon"/>
    <w:basedOn w:val="colofon-titel"/>
    <w:rsid w:val="00C129BF"/>
    <w:pPr>
      <w:numPr>
        <w:numId w:val="0"/>
      </w:numPr>
    </w:pPr>
  </w:style>
  <w:style w:type="paragraph" w:customStyle="1" w:styleId="colofon-kopje">
    <w:name w:val="colofon-kopje"/>
    <w:basedOn w:val="broodtekst"/>
    <w:next w:val="broodtekst"/>
    <w:rsid w:val="00C129BF"/>
    <w:pPr>
      <w:spacing w:before="140" w:after="140"/>
    </w:pPr>
    <w:rPr>
      <w:b/>
      <w:caps/>
      <w:u w:val="single" w:color="BE8314"/>
    </w:rPr>
  </w:style>
  <w:style w:type="paragraph" w:customStyle="1" w:styleId="colofon-subtitel">
    <w:name w:val="colofon-subtitel"/>
    <w:basedOn w:val="broodtekst"/>
    <w:next w:val="broodtekst"/>
    <w:rsid w:val="00C129BF"/>
    <w:rPr>
      <w:color w:val="006487"/>
      <w:sz w:val="28"/>
    </w:rPr>
  </w:style>
  <w:style w:type="paragraph" w:customStyle="1" w:styleId="colofon-titel">
    <w:name w:val="colofon-titel"/>
    <w:basedOn w:val="broodtekst"/>
    <w:next w:val="broodtekst"/>
    <w:rsid w:val="00C129BF"/>
    <w:pPr>
      <w:numPr>
        <w:numId w:val="7"/>
      </w:numPr>
      <w:tabs>
        <w:tab w:val="left" w:pos="2268"/>
      </w:tabs>
      <w:spacing w:after="480"/>
      <w:ind w:left="2268" w:hanging="2268"/>
      <w:contextualSpacing/>
    </w:pPr>
    <w:rPr>
      <w:caps/>
      <w:color w:val="006487"/>
      <w:sz w:val="30"/>
    </w:rPr>
  </w:style>
  <w:style w:type="paragraph" w:customStyle="1" w:styleId="copyright">
    <w:name w:val="copyright"/>
    <w:basedOn w:val="broodtekst"/>
    <w:rsid w:val="00C129BF"/>
    <w:pPr>
      <w:spacing w:line="200" w:lineRule="atLeast"/>
    </w:pPr>
    <w:rPr>
      <w:sz w:val="12"/>
    </w:rPr>
  </w:style>
  <w:style w:type="paragraph" w:customStyle="1" w:styleId="hoofdstuk">
    <w:name w:val="hoofdstuk"/>
    <w:basedOn w:val="broodtekst"/>
    <w:next w:val="broodtekst"/>
    <w:rsid w:val="00C129BF"/>
    <w:rPr>
      <w:color w:val="BE8314"/>
      <w:sz w:val="24"/>
    </w:rPr>
  </w:style>
  <w:style w:type="paragraph" w:customStyle="1" w:styleId="voorinhoud">
    <w:name w:val="voorinhoud"/>
    <w:basedOn w:val="broodtekst"/>
    <w:rsid w:val="00C129BF"/>
    <w:pPr>
      <w:spacing w:line="446" w:lineRule="exact"/>
    </w:pPr>
  </w:style>
  <w:style w:type="paragraph" w:styleId="TOC4">
    <w:name w:val="toc 4"/>
    <w:basedOn w:val="TOC3"/>
    <w:next w:val="Normal"/>
    <w:autoRedefine/>
    <w:uiPriority w:val="39"/>
    <w:rsid w:val="00C129BF"/>
    <w:pPr>
      <w:tabs>
        <w:tab w:val="clear" w:pos="1701"/>
        <w:tab w:val="left" w:pos="2835"/>
      </w:tabs>
      <w:ind w:left="1701"/>
    </w:pPr>
  </w:style>
  <w:style w:type="paragraph" w:styleId="TOC7">
    <w:name w:val="toc 7"/>
    <w:basedOn w:val="TOC6"/>
    <w:next w:val="Normal"/>
    <w:autoRedefine/>
    <w:uiPriority w:val="39"/>
    <w:rsid w:val="00C129BF"/>
    <w:pPr>
      <w:tabs>
        <w:tab w:val="clear" w:pos="8495"/>
        <w:tab w:val="right" w:leader="dot" w:pos="8505"/>
      </w:tabs>
      <w:spacing w:before="0"/>
    </w:pPr>
    <w:rPr>
      <w:b w:val="0"/>
    </w:rPr>
  </w:style>
  <w:style w:type="paragraph" w:styleId="TOC5">
    <w:name w:val="toc 5"/>
    <w:basedOn w:val="Normal"/>
    <w:next w:val="Normal"/>
    <w:autoRedefine/>
    <w:uiPriority w:val="39"/>
    <w:rsid w:val="00C129BF"/>
    <w:pPr>
      <w:tabs>
        <w:tab w:val="right" w:leader="dot" w:pos="8505"/>
      </w:tabs>
      <w:spacing w:before="280"/>
    </w:pPr>
    <w:rPr>
      <w:b/>
    </w:rPr>
  </w:style>
  <w:style w:type="paragraph" w:styleId="TOC6">
    <w:name w:val="toc 6"/>
    <w:basedOn w:val="Normal"/>
    <w:next w:val="Normal"/>
    <w:autoRedefine/>
    <w:uiPriority w:val="39"/>
    <w:rsid w:val="00C129BF"/>
    <w:pPr>
      <w:tabs>
        <w:tab w:val="left" w:pos="1315"/>
        <w:tab w:val="right" w:leader="dot" w:pos="8495"/>
      </w:tabs>
      <w:spacing w:before="280"/>
    </w:pPr>
    <w:rPr>
      <w:b/>
    </w:rPr>
  </w:style>
  <w:style w:type="paragraph" w:styleId="TOC8">
    <w:name w:val="toc 8"/>
    <w:basedOn w:val="TOC6"/>
    <w:next w:val="Normal"/>
    <w:autoRedefine/>
    <w:uiPriority w:val="39"/>
    <w:rsid w:val="00C129BF"/>
    <w:pPr>
      <w:keepLines/>
      <w:tabs>
        <w:tab w:val="clear" w:pos="8495"/>
        <w:tab w:val="right" w:leader="dot" w:pos="8505"/>
      </w:tabs>
      <w:spacing w:before="240"/>
      <w:ind w:left="1418" w:hanging="1418"/>
      <w:contextualSpacing/>
    </w:pPr>
  </w:style>
  <w:style w:type="paragraph" w:styleId="TOC9">
    <w:name w:val="toc 9"/>
    <w:basedOn w:val="TOC6"/>
    <w:next w:val="Normal"/>
    <w:autoRedefine/>
    <w:uiPriority w:val="39"/>
    <w:rsid w:val="00C129BF"/>
    <w:pPr>
      <w:tabs>
        <w:tab w:val="clear" w:pos="1315"/>
        <w:tab w:val="clear" w:pos="8495"/>
        <w:tab w:val="right" w:leader="dot" w:pos="8505"/>
      </w:tabs>
    </w:pPr>
  </w:style>
  <w:style w:type="paragraph" w:styleId="Caption">
    <w:name w:val="caption"/>
    <w:basedOn w:val="Normal"/>
    <w:next w:val="Normal"/>
    <w:rsid w:val="00BE3804"/>
    <w:pPr>
      <w:spacing w:before="100" w:after="160"/>
      <w:contextualSpacing/>
    </w:pPr>
    <w:rPr>
      <w:bCs/>
      <w:sz w:val="16"/>
      <w:szCs w:val="20"/>
    </w:rPr>
  </w:style>
  <w:style w:type="paragraph" w:customStyle="1" w:styleId="Kop1">
    <w:name w:val="Kop1"/>
    <w:basedOn w:val="broodtekst"/>
    <w:next w:val="broodtekst"/>
    <w:link w:val="Kop1CharChar"/>
    <w:rsid w:val="00C129BF"/>
    <w:pPr>
      <w:keepNext/>
      <w:keepLines/>
      <w:pageBreakBefore/>
      <w:numPr>
        <w:numId w:val="1"/>
      </w:numPr>
      <w:tabs>
        <w:tab w:val="left" w:pos="2625"/>
      </w:tabs>
      <w:spacing w:after="840" w:line="560" w:lineRule="atLeast"/>
      <w:outlineLvl w:val="0"/>
    </w:pPr>
    <w:rPr>
      <w:color w:val="006487"/>
      <w:kern w:val="32"/>
      <w:sz w:val="44"/>
    </w:rPr>
  </w:style>
  <w:style w:type="character" w:customStyle="1" w:styleId="broodtekstChar">
    <w:name w:val="broodtekst Char"/>
    <w:link w:val="broodtekst"/>
    <w:rsid w:val="00C129BF"/>
    <w:rPr>
      <w:rFonts w:ascii="Palatino Linotype" w:hAnsi="Palatino Linotype"/>
      <w:sz w:val="18"/>
      <w:szCs w:val="24"/>
      <w:lang w:eastAsia="en-US"/>
    </w:rPr>
  </w:style>
  <w:style w:type="character" w:customStyle="1" w:styleId="Kop1CharChar">
    <w:name w:val="Kop1 Char Char"/>
    <w:link w:val="Kop1"/>
    <w:rsid w:val="00C129BF"/>
    <w:rPr>
      <w:rFonts w:ascii="Arial" w:hAnsi="Arial"/>
      <w:color w:val="006487"/>
      <w:kern w:val="32"/>
      <w:sz w:val="44"/>
      <w:szCs w:val="24"/>
      <w:lang w:eastAsia="en-US"/>
    </w:rPr>
  </w:style>
  <w:style w:type="paragraph" w:customStyle="1" w:styleId="bijschrift-kopje-foto">
    <w:name w:val="bijschrift-kopje-foto"/>
    <w:basedOn w:val="bijschrift-kopje"/>
    <w:rsid w:val="00C129BF"/>
    <w:pPr>
      <w:tabs>
        <w:tab w:val="num" w:pos="0"/>
      </w:tabs>
    </w:pPr>
  </w:style>
  <w:style w:type="paragraph" w:customStyle="1" w:styleId="bijschrift-kopje-tabel">
    <w:name w:val="bijschrift-kopje-tabel"/>
    <w:basedOn w:val="bijschrift-kopje"/>
    <w:rsid w:val="00C129BF"/>
    <w:pPr>
      <w:tabs>
        <w:tab w:val="num" w:pos="0"/>
      </w:tabs>
    </w:pPr>
  </w:style>
  <w:style w:type="paragraph" w:customStyle="1" w:styleId="Testhoofdstuk1">
    <w:name w:val="Testhoofdstuk1"/>
    <w:basedOn w:val="broodtekst"/>
    <w:next w:val="broodtekst"/>
    <w:rsid w:val="00C129BF"/>
    <w:pPr>
      <w:pageBreakBefore/>
      <w:framePr w:wrap="notBeside" w:vAnchor="page" w:hAnchor="margin" w:y="1566"/>
      <w:tabs>
        <w:tab w:val="num" w:pos="0"/>
        <w:tab w:val="left" w:pos="2625"/>
      </w:tabs>
      <w:spacing w:after="840" w:line="560" w:lineRule="atLeast"/>
      <w:ind w:firstLine="1576"/>
    </w:pPr>
    <w:rPr>
      <w:color w:val="006487"/>
      <w:sz w:val="44"/>
    </w:rPr>
  </w:style>
  <w:style w:type="numbering" w:customStyle="1" w:styleId="listnumber">
    <w:name w:val="listnumber"/>
    <w:basedOn w:val="NoList"/>
    <w:rsid w:val="00C129BF"/>
    <w:pPr>
      <w:numPr>
        <w:numId w:val="2"/>
      </w:numPr>
    </w:pPr>
  </w:style>
  <w:style w:type="paragraph" w:customStyle="1" w:styleId="aandachtstekstkop">
    <w:name w:val="aandachtstekstkop"/>
    <w:basedOn w:val="aandachtstekst"/>
    <w:next w:val="aandachtstekst"/>
    <w:rsid w:val="00C129BF"/>
    <w:rPr>
      <w:b/>
      <w:caps/>
    </w:rPr>
  </w:style>
  <w:style w:type="paragraph" w:styleId="BalloonText">
    <w:name w:val="Balloon Text"/>
    <w:basedOn w:val="Normal"/>
    <w:rsid w:val="00C129BF"/>
    <w:rPr>
      <w:rFonts w:ascii="Tahoma" w:hAnsi="Tahoma" w:cs="Tahoma"/>
      <w:sz w:val="16"/>
      <w:szCs w:val="16"/>
    </w:rPr>
  </w:style>
  <w:style w:type="paragraph" w:styleId="TableofAuthorities">
    <w:name w:val="table of authorities"/>
    <w:basedOn w:val="Normal"/>
    <w:next w:val="Normal"/>
    <w:rsid w:val="00C129BF"/>
    <w:pPr>
      <w:numPr>
        <w:numId w:val="5"/>
      </w:numPr>
      <w:ind w:left="284" w:hanging="284"/>
    </w:pPr>
  </w:style>
  <w:style w:type="paragraph" w:styleId="DocumentMap">
    <w:name w:val="Document Map"/>
    <w:basedOn w:val="Normal"/>
    <w:rsid w:val="00C129BF"/>
    <w:pPr>
      <w:shd w:val="clear" w:color="auto" w:fill="000080"/>
    </w:pPr>
    <w:rPr>
      <w:rFonts w:ascii="Tahoma" w:hAnsi="Tahoma" w:cs="Tahoma"/>
      <w:szCs w:val="20"/>
    </w:rPr>
  </w:style>
  <w:style w:type="character" w:styleId="EndnoteReference">
    <w:name w:val="endnote reference"/>
    <w:rsid w:val="00C129BF"/>
    <w:rPr>
      <w:vertAlign w:val="superscript"/>
    </w:rPr>
  </w:style>
  <w:style w:type="paragraph" w:styleId="EndnoteText">
    <w:name w:val="endnote text"/>
    <w:basedOn w:val="Normal"/>
    <w:rsid w:val="00C129BF"/>
    <w:rPr>
      <w:szCs w:val="20"/>
    </w:rPr>
  </w:style>
  <w:style w:type="paragraph" w:styleId="Index1">
    <w:name w:val="index 1"/>
    <w:basedOn w:val="Normal"/>
    <w:next w:val="Normal"/>
    <w:autoRedefine/>
    <w:rsid w:val="00C129BF"/>
    <w:pPr>
      <w:ind w:left="200" w:hanging="200"/>
    </w:pPr>
  </w:style>
  <w:style w:type="paragraph" w:styleId="Index2">
    <w:name w:val="index 2"/>
    <w:basedOn w:val="Normal"/>
    <w:next w:val="Normal"/>
    <w:autoRedefine/>
    <w:rsid w:val="00C129BF"/>
    <w:pPr>
      <w:ind w:left="400" w:hanging="200"/>
    </w:pPr>
  </w:style>
  <w:style w:type="paragraph" w:styleId="Index3">
    <w:name w:val="index 3"/>
    <w:basedOn w:val="Normal"/>
    <w:next w:val="Normal"/>
    <w:autoRedefine/>
    <w:rsid w:val="00C129BF"/>
    <w:pPr>
      <w:ind w:left="600" w:hanging="200"/>
    </w:pPr>
  </w:style>
  <w:style w:type="paragraph" w:styleId="Index4">
    <w:name w:val="index 4"/>
    <w:basedOn w:val="Normal"/>
    <w:next w:val="Normal"/>
    <w:autoRedefine/>
    <w:rsid w:val="00C129BF"/>
    <w:pPr>
      <w:ind w:left="800" w:hanging="200"/>
    </w:pPr>
  </w:style>
  <w:style w:type="paragraph" w:styleId="Index5">
    <w:name w:val="index 5"/>
    <w:basedOn w:val="Normal"/>
    <w:next w:val="Normal"/>
    <w:autoRedefine/>
    <w:rsid w:val="00C129BF"/>
    <w:pPr>
      <w:ind w:left="1000" w:hanging="200"/>
    </w:pPr>
  </w:style>
  <w:style w:type="paragraph" w:styleId="Index6">
    <w:name w:val="index 6"/>
    <w:basedOn w:val="Normal"/>
    <w:next w:val="Normal"/>
    <w:autoRedefine/>
    <w:rsid w:val="00C129BF"/>
    <w:pPr>
      <w:ind w:left="1200" w:hanging="200"/>
    </w:pPr>
  </w:style>
  <w:style w:type="paragraph" w:styleId="Index7">
    <w:name w:val="index 7"/>
    <w:basedOn w:val="Normal"/>
    <w:next w:val="Normal"/>
    <w:autoRedefine/>
    <w:rsid w:val="00C129BF"/>
    <w:pPr>
      <w:ind w:left="1400" w:hanging="200"/>
    </w:pPr>
  </w:style>
  <w:style w:type="paragraph" w:styleId="Index8">
    <w:name w:val="index 8"/>
    <w:basedOn w:val="Normal"/>
    <w:next w:val="Normal"/>
    <w:autoRedefine/>
    <w:rsid w:val="00C129BF"/>
    <w:pPr>
      <w:ind w:left="1600" w:hanging="200"/>
    </w:pPr>
  </w:style>
  <w:style w:type="paragraph" w:styleId="Index9">
    <w:name w:val="index 9"/>
    <w:basedOn w:val="Normal"/>
    <w:next w:val="Normal"/>
    <w:autoRedefine/>
    <w:rsid w:val="00C129BF"/>
    <w:pPr>
      <w:ind w:left="1800" w:hanging="200"/>
    </w:pPr>
  </w:style>
  <w:style w:type="paragraph" w:styleId="IndexHeading">
    <w:name w:val="index heading"/>
    <w:basedOn w:val="Normal"/>
    <w:next w:val="Index1"/>
    <w:rsid w:val="00C129BF"/>
    <w:rPr>
      <w:rFonts w:cs="Arial"/>
      <w:b/>
      <w:bCs/>
    </w:rPr>
  </w:style>
  <w:style w:type="paragraph" w:styleId="TOAHeading">
    <w:name w:val="toa heading"/>
    <w:basedOn w:val="Normal"/>
    <w:next w:val="Normal"/>
    <w:rsid w:val="00C129BF"/>
    <w:pPr>
      <w:spacing w:before="120"/>
    </w:pPr>
    <w:rPr>
      <w:rFonts w:cs="Arial"/>
      <w:b/>
      <w:bCs/>
      <w:sz w:val="24"/>
    </w:rPr>
  </w:style>
  <w:style w:type="paragraph" w:styleId="TableofFigures">
    <w:name w:val="table of figures"/>
    <w:basedOn w:val="Normal"/>
    <w:next w:val="Normal"/>
    <w:uiPriority w:val="99"/>
    <w:rsid w:val="00C129BF"/>
    <w:pPr>
      <w:numPr>
        <w:numId w:val="4"/>
      </w:numPr>
      <w:tabs>
        <w:tab w:val="clear" w:pos="0"/>
      </w:tabs>
    </w:pPr>
  </w:style>
  <w:style w:type="paragraph" w:styleId="MacroText">
    <w:name w:val="macro"/>
    <w:rsid w:val="00C129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lang w:eastAsia="en-US"/>
    </w:rPr>
  </w:style>
  <w:style w:type="paragraph" w:styleId="CommentText">
    <w:name w:val="annotation text"/>
    <w:basedOn w:val="Normal"/>
    <w:link w:val="CommentTextChar"/>
    <w:rsid w:val="00C129BF"/>
    <w:rPr>
      <w:szCs w:val="20"/>
    </w:rPr>
  </w:style>
  <w:style w:type="paragraph" w:styleId="CommentSubject">
    <w:name w:val="annotation subject"/>
    <w:basedOn w:val="CommentText"/>
    <w:next w:val="CommentText"/>
    <w:rsid w:val="00C129BF"/>
    <w:rPr>
      <w:b/>
      <w:bCs/>
    </w:rPr>
  </w:style>
  <w:style w:type="character" w:styleId="CommentReference">
    <w:name w:val="annotation reference"/>
    <w:rsid w:val="00C129BF"/>
    <w:rPr>
      <w:sz w:val="16"/>
      <w:szCs w:val="16"/>
    </w:rPr>
  </w:style>
  <w:style w:type="character" w:styleId="FootnoteReference">
    <w:name w:val="footnote reference"/>
    <w:rsid w:val="00C129BF"/>
    <w:rPr>
      <w:vertAlign w:val="superscript"/>
    </w:rPr>
  </w:style>
  <w:style w:type="paragraph" w:styleId="FootnoteText">
    <w:name w:val="footnote text"/>
    <w:basedOn w:val="Normal"/>
    <w:link w:val="FootnoteTextChar"/>
    <w:rsid w:val="00C129BF"/>
    <w:rPr>
      <w:sz w:val="16"/>
      <w:szCs w:val="20"/>
    </w:rPr>
  </w:style>
  <w:style w:type="paragraph" w:customStyle="1" w:styleId="bijschrift-kop">
    <w:name w:val="bijschrift-kop"/>
    <w:basedOn w:val="bijschrift"/>
    <w:rsid w:val="00C129BF"/>
    <w:rPr>
      <w:b/>
    </w:rPr>
  </w:style>
  <w:style w:type="character" w:customStyle="1" w:styleId="bijschrifthidden">
    <w:name w:val="bijschrifthidden"/>
    <w:rsid w:val="00C129BF"/>
    <w:rPr>
      <w:vanish/>
    </w:rPr>
  </w:style>
  <w:style w:type="paragraph" w:customStyle="1" w:styleId="tockopje">
    <w:name w:val="tockopje"/>
    <w:basedOn w:val="broodtekst"/>
    <w:next w:val="TOC1"/>
    <w:rsid w:val="00C129BF"/>
    <w:pPr>
      <w:keepNext/>
      <w:keepLines/>
      <w:spacing w:before="280" w:after="280"/>
    </w:pPr>
    <w:rPr>
      <w:b/>
    </w:rPr>
  </w:style>
  <w:style w:type="paragraph" w:customStyle="1" w:styleId="bijschrift-afbeelding">
    <w:name w:val="bijschrift-afbeelding"/>
    <w:basedOn w:val="bijschrift"/>
    <w:rsid w:val="00C129BF"/>
  </w:style>
  <w:style w:type="paragraph" w:customStyle="1" w:styleId="bijschrift-figuur">
    <w:name w:val="bijschrift-figuur"/>
    <w:basedOn w:val="bijschrift"/>
    <w:rsid w:val="00C129BF"/>
  </w:style>
  <w:style w:type="paragraph" w:customStyle="1" w:styleId="bijschrift-foto">
    <w:name w:val="bijschrift-foto"/>
    <w:basedOn w:val="bijschrift"/>
    <w:rsid w:val="00C129BF"/>
  </w:style>
  <w:style w:type="paragraph" w:customStyle="1" w:styleId="bijschrift-tabel">
    <w:name w:val="bijschrift-tabel"/>
    <w:basedOn w:val="bijschrift"/>
    <w:rsid w:val="00C129BF"/>
  </w:style>
  <w:style w:type="paragraph" w:customStyle="1" w:styleId="bijschrift-vergelijking">
    <w:name w:val="bijschrift-vergelijking"/>
    <w:basedOn w:val="bijschrift"/>
    <w:rsid w:val="00C129BF"/>
  </w:style>
  <w:style w:type="paragraph" w:customStyle="1" w:styleId="extreemklein">
    <w:name w:val="extreemklein"/>
    <w:basedOn w:val="broodtekst"/>
    <w:next w:val="broodtekst"/>
    <w:rsid w:val="00C129BF"/>
    <w:pPr>
      <w:spacing w:line="14" w:lineRule="exact"/>
    </w:pPr>
    <w:rPr>
      <w:vanish/>
      <w:sz w:val="2"/>
    </w:rPr>
  </w:style>
  <w:style w:type="paragraph" w:customStyle="1" w:styleId="list-bullet">
    <w:name w:val="list-bullet"/>
    <w:basedOn w:val="broodtekst"/>
    <w:uiPriority w:val="7"/>
    <w:qFormat/>
    <w:rsid w:val="00C129BF"/>
    <w:pPr>
      <w:keepLines/>
      <w:numPr>
        <w:numId w:val="3"/>
      </w:numPr>
    </w:pPr>
  </w:style>
  <w:style w:type="paragraph" w:styleId="ListBullet">
    <w:name w:val="List Bullet"/>
    <w:basedOn w:val="Normal"/>
    <w:rsid w:val="00C129BF"/>
    <w:pPr>
      <w:tabs>
        <w:tab w:val="num" w:pos="360"/>
      </w:tabs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C129BF"/>
    <w:rPr>
      <w:color w:val="808080"/>
    </w:rPr>
  </w:style>
  <w:style w:type="paragraph" w:customStyle="1" w:styleId="kop4">
    <w:name w:val="kop4"/>
    <w:basedOn w:val="kop3"/>
    <w:next w:val="broodtekst"/>
    <w:link w:val="kop4Char"/>
    <w:rsid w:val="00C129BF"/>
    <w:pPr>
      <w:numPr>
        <w:ilvl w:val="3"/>
      </w:numPr>
      <w:spacing w:before="0" w:after="0" w:line="480" w:lineRule="auto"/>
      <w:outlineLvl w:val="3"/>
    </w:pPr>
    <w:rPr>
      <w:i/>
    </w:rPr>
  </w:style>
  <w:style w:type="character" w:customStyle="1" w:styleId="kop4Char">
    <w:name w:val="kop4 Char"/>
    <w:basedOn w:val="broodtekstChar"/>
    <w:link w:val="kop4"/>
    <w:rsid w:val="00C129BF"/>
    <w:rPr>
      <w:rFonts w:ascii="Arial" w:hAnsi="Arial"/>
      <w:i/>
      <w:caps/>
      <w:color w:val="006487"/>
      <w:kern w:val="32"/>
      <w:sz w:val="18"/>
      <w:szCs w:val="24"/>
      <w:u w:color="BE8314"/>
      <w:lang w:eastAsia="en-US"/>
    </w:rPr>
  </w:style>
  <w:style w:type="paragraph" w:customStyle="1" w:styleId="bijlage-sub">
    <w:name w:val="bijlage-sub"/>
    <w:basedOn w:val="bijlage"/>
    <w:next w:val="Normal"/>
    <w:uiPriority w:val="13"/>
    <w:qFormat/>
    <w:rsid w:val="00C129BF"/>
    <w:pPr>
      <w:pageBreakBefore w:val="0"/>
      <w:numPr>
        <w:ilvl w:val="1"/>
      </w:numPr>
      <w:tabs>
        <w:tab w:val="clear" w:pos="1440"/>
      </w:tabs>
    </w:pPr>
  </w:style>
  <w:style w:type="paragraph" w:customStyle="1" w:styleId="bijlage-woord-sub">
    <w:name w:val="bijlage-woord-sub"/>
    <w:basedOn w:val="bijlage-woord"/>
    <w:next w:val="broodtekst"/>
    <w:rsid w:val="00C129BF"/>
    <w:pPr>
      <w:pageBreakBefore w:val="0"/>
    </w:pPr>
  </w:style>
  <w:style w:type="table" w:customStyle="1" w:styleId="tabel2">
    <w:name w:val="tabel2"/>
    <w:basedOn w:val="TableNormal"/>
    <w:uiPriority w:val="99"/>
    <w:rsid w:val="00C129BF"/>
    <w:tblPr>
      <w:tblStyleRowBandSize w:val="1"/>
      <w:tblStyleColBandSize w:val="1"/>
    </w:tblPr>
    <w:tcPr>
      <w:shd w:val="clear" w:color="auto" w:fill="E5EFF3"/>
    </w:tcPr>
    <w:tblStylePr w:type="firstRow">
      <w:tblPr/>
      <w:tcPr>
        <w:shd w:val="clear" w:color="auto" w:fill="006487"/>
      </w:tcPr>
    </w:tblStylePr>
    <w:tblStylePr w:type="firstCol">
      <w:tblPr/>
      <w:tcPr>
        <w:shd w:val="clear" w:color="auto" w:fill="BFBFBF" w:themeFill="background1" w:themeFillShade="BF"/>
      </w:tcPr>
    </w:tblStylePr>
    <w:tblStylePr w:type="band1Vert">
      <w:tblPr/>
      <w:tcPr>
        <w:tcBorders>
          <w:top w:val="nil"/>
          <w:left w:val="single" w:sz="24" w:space="0" w:color="FFFFFF" w:themeColor="background1"/>
          <w:bottom w:val="nil"/>
          <w:right w:val="single" w:sz="24" w:space="0" w:color="FFFFFF" w:themeColor="background1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single" w:sz="24" w:space="0" w:color="FFFFFF" w:themeColor="background1"/>
          <w:insideH w:val="nil"/>
          <w:insideV w:val="nil"/>
          <w:tl2br w:val="nil"/>
          <w:tr2bl w:val="nil"/>
        </w:tcBorders>
      </w:tcPr>
    </w:tblStylePr>
  </w:style>
  <w:style w:type="table" w:customStyle="1" w:styleId="tabel1">
    <w:name w:val="tabel1"/>
    <w:basedOn w:val="TableNormal"/>
    <w:uiPriority w:val="99"/>
    <w:rsid w:val="00C129BF"/>
    <w:pPr>
      <w:keepNext/>
    </w:pPr>
    <w:tblPr>
      <w:tblBorders>
        <w:top w:val="single" w:sz="4" w:space="0" w:color="006487"/>
        <w:left w:val="single" w:sz="4" w:space="0" w:color="006487"/>
        <w:bottom w:val="single" w:sz="4" w:space="0" w:color="006487"/>
        <w:right w:val="single" w:sz="4" w:space="0" w:color="006487"/>
        <w:insideH w:val="single" w:sz="4" w:space="0" w:color="006487"/>
        <w:insideV w:val="single" w:sz="4" w:space="0" w:color="006487"/>
      </w:tblBorders>
    </w:tblPr>
    <w:tcPr>
      <w:shd w:val="clear" w:color="auto" w:fill="E5EFF3"/>
    </w:tcPr>
    <w:tblStylePr w:type="firstRow">
      <w:rPr>
        <w:rFonts w:ascii="Arial" w:hAnsi="Arial"/>
        <w:b/>
        <w:color w:val="FFFFFF" w:themeColor="background1"/>
        <w:sz w:val="16"/>
        <w:u w:val="none"/>
      </w:rPr>
      <w:tblPr/>
      <w:tcPr>
        <w:shd w:val="clear" w:color="auto" w:fill="006487"/>
      </w:tcPr>
    </w:tblStylePr>
  </w:style>
  <w:style w:type="paragraph" w:customStyle="1" w:styleId="Annex">
    <w:name w:val="Annex"/>
    <w:basedOn w:val="bijlage"/>
    <w:next w:val="Normal"/>
    <w:uiPriority w:val="14"/>
    <w:qFormat/>
    <w:rsid w:val="00C129BF"/>
    <w:pPr>
      <w:numPr>
        <w:numId w:val="8"/>
      </w:numPr>
      <w:tabs>
        <w:tab w:val="left" w:pos="2835"/>
      </w:tabs>
      <w:ind w:left="2835" w:hanging="2835"/>
    </w:pPr>
  </w:style>
  <w:style w:type="paragraph" w:styleId="NormalWeb">
    <w:name w:val="Normal (Web)"/>
    <w:basedOn w:val="Normal"/>
    <w:uiPriority w:val="99"/>
    <w:rsid w:val="00C129BF"/>
  </w:style>
  <w:style w:type="character" w:customStyle="1" w:styleId="Heading7Char">
    <w:name w:val="Heading 7 Char"/>
    <w:basedOn w:val="DefaultParagraphFont"/>
    <w:link w:val="Heading7"/>
    <w:semiHidden/>
    <w:rsid w:val="00C129BF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C129BF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C129BF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customStyle="1" w:styleId="keepwithnext">
    <w:name w:val="keepwithnext"/>
    <w:basedOn w:val="Normal"/>
    <w:next w:val="Normal"/>
    <w:uiPriority w:val="5"/>
    <w:qFormat/>
    <w:rsid w:val="00C129BF"/>
    <w:pPr>
      <w:keepNext/>
    </w:pPr>
  </w:style>
  <w:style w:type="paragraph" w:styleId="ListParagraph">
    <w:name w:val="List Paragraph"/>
    <w:aliases w:val="Colofon"/>
    <w:basedOn w:val="Normal"/>
    <w:link w:val="ListParagraphChar"/>
    <w:uiPriority w:val="34"/>
    <w:qFormat/>
    <w:rsid w:val="00272E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noteTextChar">
    <w:name w:val="Footnote Text Char"/>
    <w:basedOn w:val="DefaultParagraphFont"/>
    <w:link w:val="FootnoteText"/>
    <w:rsid w:val="00311466"/>
    <w:rPr>
      <w:rFonts w:ascii="Palatino Linotype" w:hAnsi="Palatino Linotype"/>
      <w:sz w:val="16"/>
      <w:lang w:eastAsia="en-US"/>
    </w:rPr>
  </w:style>
  <w:style w:type="paragraph" w:customStyle="1" w:styleId="BULLETTEXT">
    <w:name w:val="BULLETTEXT"/>
    <w:basedOn w:val="Normal"/>
    <w:rsid w:val="00311466"/>
    <w:pPr>
      <w:numPr>
        <w:numId w:val="9"/>
      </w:numPr>
      <w:tabs>
        <w:tab w:val="left" w:pos="0"/>
        <w:tab w:val="left" w:pos="454"/>
        <w:tab w:val="left" w:pos="680"/>
      </w:tabs>
    </w:pPr>
    <w:rPr>
      <w:rFonts w:ascii="Palatino" w:hAnsi="Palatino"/>
    </w:rPr>
  </w:style>
  <w:style w:type="paragraph" w:customStyle="1" w:styleId="Tabeltekst0">
    <w:name w:val="Tabeltekst"/>
    <w:basedOn w:val="Normal"/>
    <w:rsid w:val="007C1FE5"/>
    <w:pPr>
      <w:spacing w:line="240" w:lineRule="exact"/>
    </w:pPr>
    <w:rPr>
      <w:sz w:val="18"/>
    </w:rPr>
  </w:style>
  <w:style w:type="character" w:styleId="FollowedHyperlink">
    <w:name w:val="FollowedHyperlink"/>
    <w:basedOn w:val="DefaultParagraphFont"/>
    <w:rsid w:val="00FB3194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2"/>
    <w:rsid w:val="00B12037"/>
    <w:rPr>
      <w:rFonts w:ascii="Arial" w:hAnsi="Arial"/>
      <w:b/>
      <w:smallCaps/>
      <w:color w:val="E4610F"/>
      <w:kern w:val="32"/>
      <w:sz w:val="28"/>
      <w:szCs w:val="24"/>
      <w:u w:color="BE8314"/>
      <w:lang w:eastAsia="en-US"/>
    </w:rPr>
  </w:style>
  <w:style w:type="paragraph" w:customStyle="1" w:styleId="Default">
    <w:name w:val="Default"/>
    <w:rsid w:val="0000647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  <w:style w:type="character" w:customStyle="1" w:styleId="Onopgelostemelding1">
    <w:name w:val="Onopgeloste melding1"/>
    <w:basedOn w:val="DefaultParagraphFont"/>
    <w:uiPriority w:val="99"/>
    <w:semiHidden/>
    <w:unhideWhenUsed/>
    <w:rsid w:val="00824A4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B2DD2"/>
    <w:rPr>
      <w:color w:val="605E5C"/>
      <w:shd w:val="clear" w:color="auto" w:fill="E1DFDD"/>
    </w:rPr>
  </w:style>
  <w:style w:type="numbering" w:customStyle="1" w:styleId="ArcadisBulletOrange">
    <w:name w:val="Arcadis_BulletOrange"/>
    <w:basedOn w:val="NoList"/>
    <w:uiPriority w:val="99"/>
    <w:rsid w:val="00251668"/>
    <w:pPr>
      <w:numPr>
        <w:numId w:val="21"/>
      </w:numPr>
    </w:pPr>
  </w:style>
  <w:style w:type="paragraph" w:customStyle="1" w:styleId="ArcadisListBulletOrange">
    <w:name w:val="Arcadis_ListBulletOrange"/>
    <w:basedOn w:val="Normal"/>
    <w:qFormat/>
    <w:rsid w:val="00251668"/>
    <w:pPr>
      <w:numPr>
        <w:numId w:val="22"/>
      </w:numPr>
      <w:spacing w:after="60" w:line="220" w:lineRule="atLeast"/>
      <w:contextualSpacing/>
    </w:pPr>
    <w:rPr>
      <w:rFonts w:eastAsia="Arial"/>
      <w:color w:val="1D1D1D"/>
      <w:sz w:val="18"/>
      <w:szCs w:val="18"/>
    </w:rPr>
  </w:style>
  <w:style w:type="table" w:customStyle="1" w:styleId="ArcadisTableGray">
    <w:name w:val="Arcadis_TableGray"/>
    <w:basedOn w:val="TableGrid"/>
    <w:uiPriority w:val="99"/>
    <w:rsid w:val="00251668"/>
    <w:pPr>
      <w:spacing w:line="220" w:lineRule="atLeast"/>
      <w:ind w:left="113"/>
    </w:pPr>
    <w:rPr>
      <w:rFonts w:ascii="Arial" w:eastAsia="Arial" w:hAnsi="Arial"/>
      <w:sz w:val="18"/>
      <w:lang w:eastAsia="en-US"/>
    </w:rPr>
    <w:tblPr>
      <w:tblBorders>
        <w:top w:val="none" w:sz="0" w:space="0" w:color="auto"/>
        <w:left w:val="none" w:sz="0" w:space="0" w:color="auto"/>
        <w:bottom w:val="single" w:sz="8" w:space="0" w:color="55575A"/>
        <w:right w:val="none" w:sz="0" w:space="0" w:color="auto"/>
        <w:insideH w:val="single" w:sz="2" w:space="0" w:color="B3B3B3"/>
        <w:insideV w:val="none" w:sz="0" w:space="0" w:color="auto"/>
      </w:tblBorders>
      <w:tblCellMar>
        <w:top w:w="113" w:type="dxa"/>
        <w:left w:w="0" w:type="dxa"/>
        <w:bottom w:w="113" w:type="dxa"/>
        <w:right w:w="0" w:type="dxa"/>
      </w:tblCellMar>
    </w:tblPr>
    <w:tcPr>
      <w:vAlign w:val="center"/>
    </w:tcPr>
    <w:tblStylePr w:type="firstRow">
      <w:pPr>
        <w:spacing w:before="113"/>
      </w:pPr>
      <w:rPr>
        <w:b/>
        <w:color w:val="FFFFFF"/>
        <w:sz w:val="2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single" w:sz="24" w:space="0" w:color="FFFFFF"/>
          <w:tl2br w:val="nil"/>
          <w:tr2bl w:val="nil"/>
        </w:tcBorders>
        <w:shd w:val="clear" w:color="auto" w:fill="B3B3B3"/>
        <w:tcMar>
          <w:top w:w="0" w:type="dxa"/>
          <w:left w:w="0" w:type="nil"/>
          <w:bottom w:w="0" w:type="nil"/>
          <w:right w:w="0" w:type="nil"/>
        </w:tcMar>
      </w:tcPr>
    </w:tblStylePr>
    <w:tblStylePr w:type="lastRow">
      <w:rPr>
        <w:b/>
        <w:color w:val="auto"/>
      </w:rPr>
      <w:tblPr/>
      <w:tcPr>
        <w:tcBorders>
          <w:top w:val="single" w:sz="4" w:space="0" w:color="55575A"/>
          <w:bottom w:val="single" w:sz="8" w:space="0" w:color="55575A"/>
        </w:tcBorders>
      </w:tcPr>
    </w:tblStylePr>
    <w:tblStylePr w:type="firstCol">
      <w:rPr>
        <w:b/>
        <w:color w:val="auto"/>
      </w:rPr>
    </w:tblStylePr>
  </w:style>
  <w:style w:type="character" w:customStyle="1" w:styleId="fontstyle01">
    <w:name w:val="fontstyle01"/>
    <w:basedOn w:val="DefaultParagraphFont"/>
    <w:rsid w:val="00CB659C"/>
    <w:rPr>
      <w:rFonts w:ascii="Arial-BoldMT" w:hAnsi="Arial-BoldMT" w:hint="default"/>
      <w:b/>
      <w:bCs/>
      <w:i w:val="0"/>
      <w:iCs w:val="0"/>
      <w:color w:val="4C4C4C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rsid w:val="00BA4CE0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515859"/>
    <w:rPr>
      <w:rFonts w:ascii="Arial" w:hAnsi="Arial"/>
      <w:szCs w:val="24"/>
      <w:lang w:eastAsia="en-US"/>
    </w:rPr>
  </w:style>
  <w:style w:type="table" w:styleId="GridTable4-Accent6">
    <w:name w:val="Grid Table 4 Accent 6"/>
    <w:basedOn w:val="TableNormal"/>
    <w:uiPriority w:val="49"/>
    <w:rsid w:val="007B55CB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ListParagraphChar">
    <w:name w:val="List Paragraph Char"/>
    <w:aliases w:val="Colofon Char"/>
    <w:basedOn w:val="DefaultParagraphFont"/>
    <w:link w:val="ListParagraph"/>
    <w:uiPriority w:val="34"/>
    <w:rsid w:val="0060044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ui-provider">
    <w:name w:val="ui-provider"/>
    <w:basedOn w:val="DefaultParagraphFont"/>
    <w:rsid w:val="00BF07C9"/>
  </w:style>
  <w:style w:type="table" w:customStyle="1" w:styleId="TableGrid0">
    <w:name w:val="Table Grid0"/>
    <w:rsid w:val="00CB71EC"/>
    <w:rPr>
      <w:rFonts w:asciiTheme="minorHAnsi" w:eastAsiaTheme="minorEastAsia" w:hAnsiTheme="minorHAnsi" w:cstheme="minorBid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ussenkopbijlage">
    <w:name w:val="tussenkop bijlage"/>
    <w:basedOn w:val="Heading2"/>
    <w:link w:val="tussenkopbijlageChar"/>
    <w:uiPriority w:val="5"/>
    <w:qFormat/>
    <w:rsid w:val="0048729D"/>
    <w:pPr>
      <w:numPr>
        <w:ilvl w:val="0"/>
        <w:numId w:val="0"/>
      </w:numPr>
      <w:ind w:left="568"/>
    </w:pPr>
  </w:style>
  <w:style w:type="character" w:customStyle="1" w:styleId="tussenkopbijlageChar">
    <w:name w:val="tussenkop bijlage Char"/>
    <w:basedOn w:val="Heading2Char"/>
    <w:link w:val="tussenkopbijlage"/>
    <w:uiPriority w:val="5"/>
    <w:rsid w:val="0048729D"/>
    <w:rPr>
      <w:rFonts w:ascii="Arial" w:hAnsi="Arial"/>
      <w:b/>
      <w:smallCaps/>
      <w:color w:val="E4610F"/>
      <w:kern w:val="32"/>
      <w:sz w:val="28"/>
      <w:szCs w:val="24"/>
      <w:u w:color="BE8314"/>
      <w:lang w:eastAsia="en-US"/>
    </w:rPr>
  </w:style>
  <w:style w:type="table" w:styleId="ListTable3-Accent6">
    <w:name w:val="List Table 3 Accent 6"/>
    <w:basedOn w:val="TableNormal"/>
    <w:uiPriority w:val="48"/>
    <w:rsid w:val="00A24F96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character" w:customStyle="1" w:styleId="cf01">
    <w:name w:val="cf01"/>
    <w:basedOn w:val="DefaultParagraphFont"/>
    <w:rsid w:val="0079004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7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105923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4906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2761">
          <w:marLeft w:val="965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phuisj2\AppData\Roaming\B-ware\DocSys.Web\profiles\arcadis\client\folders\documenten\ds-rapport-simpel.dotm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2023-06-07T00:00:00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rcadis Document" ma:contentTypeID="0x010100B461F6A611BD4B3683134864140FA546000F5E653E001B824DA0294DFE2288E9BA" ma:contentTypeVersion="6" ma:contentTypeDescription=" " ma:contentTypeScope="" ma:versionID="cbab7216e98ff0015f900805ac81d919">
  <xsd:schema xmlns:xsd="http://www.w3.org/2001/XMLSchema" xmlns:xs="http://www.w3.org/2001/XMLSchema" xmlns:p="http://schemas.microsoft.com/office/2006/metadata/properties" xmlns:ns2="7c17fc22-7ba6-4d82-9204-ba18ea829170" xmlns:ns3="54fec89e-7010-4e00-9767-f3cdfdc91cdc" targetNamespace="http://schemas.microsoft.com/office/2006/metadata/properties" ma:root="true" ma:fieldsID="8be7ac98aba7d586061c422d8cc3aef7" ns2:_="" ns3:_="">
    <xsd:import namespace="7c17fc22-7ba6-4d82-9204-ba18ea829170"/>
    <xsd:import namespace="54fec89e-7010-4e00-9767-f3cdfdc91cd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m9ab48ff457747d2978187f0c89531d3" minOccurs="0"/>
                <xsd:element ref="ns2:TaxCatchAll" minOccurs="0"/>
                <xsd:element ref="ns2:TaxCatchAllLabel" minOccurs="0"/>
                <xsd:element ref="ns2:PH_ApprovalStatus" minOccurs="0"/>
                <xsd:element ref="ns2:PH_ApprovalComments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Logboe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17fc22-7ba6-4d82-9204-ba18ea82917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ab48ff457747d2978187f0c89531d3" ma:index="11" nillable="true" ma:taxonomy="true" ma:internalName="m9ab48ff457747d2978187f0c89531d3" ma:taxonomyFieldName="PH_DocumentType" ma:displayName="Document type" ma:fieldId="{69ab48ff-4577-47d2-9781-87f0c89531d3}" ma:taxonomyMulti="true" ma:sspId="f35aeea7-e848-442f-a6c3-04e7a31ee3df" ma:termSetId="2be59371-a910-4df7-9b6b-b17e82a11a61" ma:anchorId="c38da1d8-d4e5-423a-8e02-92e13b7a269b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b309ef3f-f85d-4162-977f-4835f14184b6}" ma:internalName="TaxCatchAll" ma:showField="CatchAllData" ma:web="7c17fc22-7ba6-4d82-9204-ba18ea8291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b309ef3f-f85d-4162-977f-4835f14184b6}" ma:internalName="TaxCatchAllLabel" ma:readOnly="true" ma:showField="CatchAllDataLabel" ma:web="7c17fc22-7ba6-4d82-9204-ba18ea8291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H_ApprovalStatus" ma:index="15" nillable="true" ma:displayName="Approval Status" ma:default="Draft" ma:format="Dropdown" ma:hidden="true" ma:internalName="PH_ApprovalStatus" ma:readOnly="false">
      <xsd:simpleType>
        <xsd:restriction base="dms:Choice">
          <xsd:enumeration value="Draft"/>
          <xsd:enumeration value="Initializing"/>
          <xsd:enumeration value="Pending"/>
          <xsd:enumeration value="Pending Approval"/>
          <xsd:enumeration value="Pending Review"/>
          <xsd:enumeration value="Approved"/>
          <xsd:enumeration value="Rejected"/>
          <xsd:enumeration value="Review Approved"/>
          <xsd:enumeration value="Review Rejected"/>
          <xsd:enumeration value="Cancelled"/>
        </xsd:restriction>
      </xsd:simpleType>
    </xsd:element>
    <xsd:element name="PH_ApprovalComments" ma:index="17" nillable="true" ma:displayName="Approval Comments" ma:description="Approval Comments" ma:internalName="PH_ApprovalComments">
      <xsd:simpleType>
        <xsd:restriction base="dms:Note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ec89e-7010-4e00-9767-f3cdfdc91c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Logboek" ma:index="22" nillable="true" ma:displayName="Logboek" ma:description="Wetenswaardigheden aangaande de versie" ma:format="Dropdown" ma:internalName="Logboe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9ab48ff457747d2978187f0c89531d3 xmlns="7c17fc22-7ba6-4d82-9204-ba18ea829170">
      <Terms xmlns="http://schemas.microsoft.com/office/infopath/2007/PartnerControls"/>
    </m9ab48ff457747d2978187f0c89531d3>
    <PH_ApprovalComments xmlns="7c17fc22-7ba6-4d82-9204-ba18ea829170" xsi:nil="true"/>
    <TaxCatchAll xmlns="7c17fc22-7ba6-4d82-9204-ba18ea829170" xsi:nil="true"/>
    <PH_ApprovalStatus xmlns="7c17fc22-7ba6-4d82-9204-ba18ea829170">Draft</PH_ApprovalStatus>
    <_dlc_DocIdUrl xmlns="7c17fc22-7ba6-4d82-9204-ba18ea829170">
      <Url>https://arcadiso365.sharepoint.com/teams/ch-10609689/_layouts/15/DocIdRedir.aspx?ID=2SEJ2MY4FRTC-1556950062-174</Url>
      <Description>2SEJ2MY4FRTC-1556950062-174</Description>
    </_dlc_DocIdUrl>
    <_dlc_DocId xmlns="7c17fc22-7ba6-4d82-9204-ba18ea829170">2SEJ2MY4FRTC-1556950062-174</_dlc_DocId>
    <Logboek xmlns="54fec89e-7010-4e00-9767-f3cdfdc91cdc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EBD9074-4A5E-44A6-8033-7F9C7E36DD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316218-B5B1-4F61-ADFC-B26A28FA0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17fc22-7ba6-4d82-9204-ba18ea829170"/>
    <ds:schemaRef ds:uri="54fec89e-7010-4e00-9767-f3cdfdc91c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A391F3-1887-49C3-B838-A86894EAFC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80E039D-979F-41E5-A56F-74E97859EF17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7c17fc22-7ba6-4d82-9204-ba18ea829170"/>
    <ds:schemaRef ds:uri="http://schemas.microsoft.com/office/infopath/2007/PartnerControls"/>
    <ds:schemaRef ds:uri="http://purl.org/dc/elements/1.1/"/>
    <ds:schemaRef ds:uri="54fec89e-7010-4e00-9767-f3cdfdc91cdc"/>
    <ds:schemaRef ds:uri="http://www.w3.org/XML/1998/namespace"/>
    <ds:schemaRef ds:uri="http://purl.org/dc/terms/"/>
    <ds:schemaRef ds:uri="http://schemas.openxmlformats.org/package/2006/metadata/core-properties"/>
  </ds:schemaRefs>
</ds:datastoreItem>
</file>

<file path=customXml/itemProps6.xml><?xml version="1.0" encoding="utf-8"?>
<ds:datastoreItem xmlns:ds="http://schemas.openxmlformats.org/officeDocument/2006/customXml" ds:itemID="{38656A3B-807D-447E-9340-EFC3A3587F2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ds-rapport-simpel</Template>
  <TotalTime>2</TotalTime>
  <Pages>1</Pages>
  <Words>243</Words>
  <Characters>1667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Energienet Urk</vt:lpstr>
      <vt:lpstr>Energienet Urk</vt:lpstr>
    </vt:vector>
  </TitlesOfParts>
  <Company>Gemeente Urk</Company>
  <LinksUpToDate>false</LinksUpToDate>
  <CharactersWithSpaces>1907</CharactersWithSpaces>
  <SharedDoc>false</SharedDoc>
  <HLinks>
    <vt:vector size="468" baseType="variant">
      <vt:variant>
        <vt:i4>393244</vt:i4>
      </vt:variant>
      <vt:variant>
        <vt:i4>540</vt:i4>
      </vt:variant>
      <vt:variant>
        <vt:i4>0</vt:i4>
      </vt:variant>
      <vt:variant>
        <vt:i4>5</vt:i4>
      </vt:variant>
      <vt:variant>
        <vt:lpwstr>https://eur-lex.europa.eu/legal-content/EN/TXT/?uri=OJ:L:2022:111:TOC</vt:lpwstr>
      </vt:variant>
      <vt:variant>
        <vt:lpwstr/>
      </vt:variant>
      <vt:variant>
        <vt:i4>3670116</vt:i4>
      </vt:variant>
      <vt:variant>
        <vt:i4>537</vt:i4>
      </vt:variant>
      <vt:variant>
        <vt:i4>0</vt:i4>
      </vt:variant>
      <vt:variant>
        <vt:i4>5</vt:i4>
      </vt:variant>
      <vt:variant>
        <vt:lpwstr>https://vimeo.com/790050746/98556eb657</vt:lpwstr>
      </vt:variant>
      <vt:variant>
        <vt:lpwstr/>
      </vt:variant>
      <vt:variant>
        <vt:i4>2031620</vt:i4>
      </vt:variant>
      <vt:variant>
        <vt:i4>528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441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524289</vt:i4>
      </vt:variant>
      <vt:variant>
        <vt:i4>432</vt:i4>
      </vt:variant>
      <vt:variant>
        <vt:i4>0</vt:i4>
      </vt:variant>
      <vt:variant>
        <vt:i4>5</vt:i4>
      </vt:variant>
      <vt:variant>
        <vt:lpwstr>http://www.tenderned.nl/voor-ondernemingen/ondersteuning</vt:lpwstr>
      </vt:variant>
      <vt:variant>
        <vt:lpwstr/>
      </vt:variant>
      <vt:variant>
        <vt:i4>917567</vt:i4>
      </vt:variant>
      <vt:variant>
        <vt:i4>429</vt:i4>
      </vt:variant>
      <vt:variant>
        <vt:i4>0</vt:i4>
      </vt:variant>
      <vt:variant>
        <vt:i4>5</vt:i4>
      </vt:variant>
      <vt:variant>
        <vt:lpwstr>http://www.tenderned.nl/sites/default/files/Stappenplan_koppelen_eHerkenning_aan_TenderNed_account.pdf</vt:lpwstr>
      </vt:variant>
      <vt:variant>
        <vt:lpwstr/>
      </vt:variant>
      <vt:variant>
        <vt:i4>2031620</vt:i4>
      </vt:variant>
      <vt:variant>
        <vt:i4>426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423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3473442</vt:i4>
      </vt:variant>
      <vt:variant>
        <vt:i4>411</vt:i4>
      </vt:variant>
      <vt:variant>
        <vt:i4>0</vt:i4>
      </vt:variant>
      <vt:variant>
        <vt:i4>5</vt:i4>
      </vt:variant>
      <vt:variant>
        <vt:lpwstr>http://www.urk/</vt:lpwstr>
      </vt:variant>
      <vt:variant>
        <vt:lpwstr/>
      </vt:variant>
      <vt:variant>
        <vt:i4>6553690</vt:i4>
      </vt:variant>
      <vt:variant>
        <vt:i4>408</vt:i4>
      </vt:variant>
      <vt:variant>
        <vt:i4>0</vt:i4>
      </vt:variant>
      <vt:variant>
        <vt:i4>5</vt:i4>
      </vt:variant>
      <vt:variant>
        <vt:lpwstr>mailto:klachtaanbesteding@urk.nl</vt:lpwstr>
      </vt:variant>
      <vt:variant>
        <vt:lpwstr/>
      </vt:variant>
      <vt:variant>
        <vt:i4>6946866</vt:i4>
      </vt:variant>
      <vt:variant>
        <vt:i4>402</vt:i4>
      </vt:variant>
      <vt:variant>
        <vt:i4>0</vt:i4>
      </vt:variant>
      <vt:variant>
        <vt:i4>5</vt:i4>
      </vt:variant>
      <vt:variant>
        <vt:lpwstr>https://nam02.safelinks.protection.outlook.com/?url=http%3A%2F%2Fwww.urk.nl%2F&amp;data=05%7C01%7Cmaarten.assendorp%40arcadis.com%7C0117490a2a5047f10c4108db5b8fbdcf%7C7f90057d3ea046feb07ce0568627081b%7C0%7C0%7C638204445145328131%7CUnknown%7CTWFpbGZsb3d8eyJWIjoiMC4wLjAwMDAiLCJQIjoiV2luMzIiLCJBTiI6Ik1haWwiLCJXVCI6Mn0%3D%7C3000%7C%7C%7C&amp;sdata=8nBuyaXIIN6HR6EfteO1dVtF%2FM5bFFitsYNi5d32PSo%3D&amp;reserved=0</vt:lpwstr>
      </vt:variant>
      <vt:variant>
        <vt:lpwstr/>
      </vt:variant>
      <vt:variant>
        <vt:i4>2031620</vt:i4>
      </vt:variant>
      <vt:variant>
        <vt:i4>399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396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1114163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_Toc137027721</vt:lpwstr>
      </vt:variant>
      <vt:variant>
        <vt:i4>1114163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_Toc137027720</vt:lpwstr>
      </vt:variant>
      <vt:variant>
        <vt:i4>1179699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_Toc137027717</vt:lpwstr>
      </vt:variant>
      <vt:variant>
        <vt:i4>1179699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_Toc137027716</vt:lpwstr>
      </vt:variant>
      <vt:variant>
        <vt:i4>1179699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_Toc137027715</vt:lpwstr>
      </vt:variant>
      <vt:variant>
        <vt:i4>1179699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_Toc137027714</vt:lpwstr>
      </vt:variant>
      <vt:variant>
        <vt:i4>1179699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_Toc137027713</vt:lpwstr>
      </vt:variant>
      <vt:variant>
        <vt:i4>1179699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_Toc137027712</vt:lpwstr>
      </vt:variant>
      <vt:variant>
        <vt:i4>1179699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_Toc137027711</vt:lpwstr>
      </vt:variant>
      <vt:variant>
        <vt:i4>1179699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_Toc137027710</vt:lpwstr>
      </vt:variant>
      <vt:variant>
        <vt:i4>1245235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_Toc137027709</vt:lpwstr>
      </vt:variant>
      <vt:variant>
        <vt:i4>1245235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_Toc137027705</vt:lpwstr>
      </vt:variant>
      <vt:variant>
        <vt:i4>1245235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_Toc137027704</vt:lpwstr>
      </vt:variant>
      <vt:variant>
        <vt:i4>1245235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_Toc137027703</vt:lpwstr>
      </vt:variant>
      <vt:variant>
        <vt:i4>1245235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_Toc137027702</vt:lpwstr>
      </vt:variant>
      <vt:variant>
        <vt:i4>1245235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_Toc137027701</vt:lpwstr>
      </vt:variant>
      <vt:variant>
        <vt:i4>1245235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_Toc137027700</vt:lpwstr>
      </vt:variant>
      <vt:variant>
        <vt:i4>1703986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_Toc137027699</vt:lpwstr>
      </vt:variant>
      <vt:variant>
        <vt:i4>1703986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_Toc137027698</vt:lpwstr>
      </vt:variant>
      <vt:variant>
        <vt:i4>1703986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_Toc137027697</vt:lpwstr>
      </vt:variant>
      <vt:variant>
        <vt:i4>1703986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_Toc137027696</vt:lpwstr>
      </vt:variant>
      <vt:variant>
        <vt:i4>1703986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_Toc137027695</vt:lpwstr>
      </vt:variant>
      <vt:variant>
        <vt:i4>1703986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_Toc137027694</vt:lpwstr>
      </vt:variant>
      <vt:variant>
        <vt:i4>1703986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_Toc137027693</vt:lpwstr>
      </vt:variant>
      <vt:variant>
        <vt:i4>1703986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_Toc137027692</vt:lpwstr>
      </vt:variant>
      <vt:variant>
        <vt:i4>1703986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_Toc137027691</vt:lpwstr>
      </vt:variant>
      <vt:variant>
        <vt:i4>1703986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_Toc137027690</vt:lpwstr>
      </vt:variant>
      <vt:variant>
        <vt:i4>1769522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_Toc137027689</vt:lpwstr>
      </vt:variant>
      <vt:variant>
        <vt:i4>1769522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_Toc137027688</vt:lpwstr>
      </vt:variant>
      <vt:variant>
        <vt:i4>1769522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_Toc137027687</vt:lpwstr>
      </vt:variant>
      <vt:variant>
        <vt:i4>1769522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_Toc137027686</vt:lpwstr>
      </vt:variant>
      <vt:variant>
        <vt:i4>1769522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_Toc137027685</vt:lpwstr>
      </vt:variant>
      <vt:variant>
        <vt:i4>1769522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_Toc137027684</vt:lpwstr>
      </vt:variant>
      <vt:variant>
        <vt:i4>1769522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_Toc137027683</vt:lpwstr>
      </vt:variant>
      <vt:variant>
        <vt:i4>1769522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_Toc137027682</vt:lpwstr>
      </vt:variant>
      <vt:variant>
        <vt:i4>1769522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_Toc137027681</vt:lpwstr>
      </vt:variant>
      <vt:variant>
        <vt:i4>1769522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_Toc137027680</vt:lpwstr>
      </vt:variant>
      <vt:variant>
        <vt:i4>1310770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_Toc137027679</vt:lpwstr>
      </vt:variant>
      <vt:variant>
        <vt:i4>1310770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_Toc137027678</vt:lpwstr>
      </vt:variant>
      <vt:variant>
        <vt:i4>1310770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_Toc137027677</vt:lpwstr>
      </vt:variant>
      <vt:variant>
        <vt:i4>1310770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_Toc137027676</vt:lpwstr>
      </vt:variant>
      <vt:variant>
        <vt:i4>1310770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_Toc137027675</vt:lpwstr>
      </vt:variant>
      <vt:variant>
        <vt:i4>1310770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_Toc137027674</vt:lpwstr>
      </vt:variant>
      <vt:variant>
        <vt:i4>1310770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_Toc137027673</vt:lpwstr>
      </vt:variant>
      <vt:variant>
        <vt:i4>1310770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_Toc137027672</vt:lpwstr>
      </vt:variant>
      <vt:variant>
        <vt:i4>1310770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_Toc137027671</vt:lpwstr>
      </vt:variant>
      <vt:variant>
        <vt:i4>1310770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_Toc137027670</vt:lpwstr>
      </vt:variant>
      <vt:variant>
        <vt:i4>1376306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_Toc137027669</vt:lpwstr>
      </vt:variant>
      <vt:variant>
        <vt:i4>1376306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_Toc137027668</vt:lpwstr>
      </vt:variant>
      <vt:variant>
        <vt:i4>1376306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_Toc137027667</vt:lpwstr>
      </vt:variant>
      <vt:variant>
        <vt:i4>1376306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_Toc137027665</vt:lpwstr>
      </vt:variant>
      <vt:variant>
        <vt:i4>1376306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_Toc137027664</vt:lpwstr>
      </vt:variant>
      <vt:variant>
        <vt:i4>1376306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_Toc137027660</vt:lpwstr>
      </vt:variant>
      <vt:variant>
        <vt:i4>1441842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_Toc137027659</vt:lpwstr>
      </vt:variant>
      <vt:variant>
        <vt:i4>1441842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_Toc137027658</vt:lpwstr>
      </vt:variant>
      <vt:variant>
        <vt:i4>1441842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_Toc137027657</vt:lpwstr>
      </vt:variant>
      <vt:variant>
        <vt:i4>1441842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_Toc137027656</vt:lpwstr>
      </vt:variant>
      <vt:variant>
        <vt:i4>1441842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_Toc137027655</vt:lpwstr>
      </vt:variant>
      <vt:variant>
        <vt:i4>1441842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_Toc137027654</vt:lpwstr>
      </vt:variant>
      <vt:variant>
        <vt:i4>1441842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_Toc137027653</vt:lpwstr>
      </vt:variant>
      <vt:variant>
        <vt:i4>1441842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_Toc137027652</vt:lpwstr>
      </vt:variant>
      <vt:variant>
        <vt:i4>1441842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_Toc137027651</vt:lpwstr>
      </vt:variant>
      <vt:variant>
        <vt:i4>1441842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_Toc137027650</vt:lpwstr>
      </vt:variant>
      <vt:variant>
        <vt:i4>1507378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_Toc137027649</vt:lpwstr>
      </vt:variant>
      <vt:variant>
        <vt:i4>1507378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_Toc137027648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Energienet Urk</dc:title>
  <dc:subject>Selectieleidraad</dc:subject>
  <dc:creator>S. Klein</dc:creator>
  <cp:keywords/>
  <cp:lastModifiedBy>Assendorp, Maarten</cp:lastModifiedBy>
  <cp:revision>3</cp:revision>
  <cp:lastPrinted>2023-06-07T13:34:00Z</cp:lastPrinted>
  <dcterms:created xsi:type="dcterms:W3CDTF">2023-06-07T13:40:00Z</dcterms:created>
  <dcterms:modified xsi:type="dcterms:W3CDTF">2023-06-07T13:40:00Z</dcterms:modified>
  <cp:category>RD-2023-14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onskenmerk">
    <vt:lpwstr>_onskenmerk</vt:lpwstr>
  </property>
  <property fmtid="{D5CDD505-2E9C-101B-9397-08002B2CF9AE}" pid="3" name="onskenmerk">
    <vt:lpwstr>onskenmerk</vt:lpwstr>
  </property>
  <property fmtid="{D5CDD505-2E9C-101B-9397-08002B2CF9AE}" pid="4" name="_pagina">
    <vt:lpwstr>Pagina</vt:lpwstr>
  </property>
  <property fmtid="{D5CDD505-2E9C-101B-9397-08002B2CF9AE}" pid="5" name="functie">
    <vt:lpwstr>functie</vt:lpwstr>
  </property>
  <property fmtid="{D5CDD505-2E9C-101B-9397-08002B2CF9AE}" pid="6" name="companydoc">
    <vt:lpwstr>companydoc</vt:lpwstr>
  </property>
  <property fmtid="{D5CDD505-2E9C-101B-9397-08002B2CF9AE}" pid="7" name="doctype">
    <vt:lpwstr>1043</vt:lpwstr>
  </property>
  <property fmtid="{D5CDD505-2E9C-101B-9397-08002B2CF9AE}" pid="8" name="cdpFilenetID">
    <vt:lpwstr> </vt:lpwstr>
  </property>
  <property fmtid="{D5CDD505-2E9C-101B-9397-08002B2CF9AE}" pid="9" name="cdpVersienummer">
    <vt:lpwstr> </vt:lpwstr>
  </property>
  <property fmtid="{D5CDD505-2E9C-101B-9397-08002B2CF9AE}" pid="10" name="cdpSoort">
    <vt:lpwstr>Rapport</vt:lpwstr>
  </property>
  <property fmtid="{D5CDD505-2E9C-101B-9397-08002B2CF9AE}" pid="11" name="cdpTitel">
    <vt:lpwstr>AANBESTEDINGSLEIDRAAD PROJECTNAAM</vt:lpwstr>
  </property>
  <property fmtid="{D5CDD505-2E9C-101B-9397-08002B2CF9AE}" pid="12" name="cdpOpdrachtgever (1)">
    <vt:lpwstr> </vt:lpwstr>
  </property>
  <property fmtid="{D5CDD505-2E9C-101B-9397-08002B2CF9AE}" pid="13" name="cdpOpdrachtgever (2)">
    <vt:lpwstr> </vt:lpwstr>
  </property>
  <property fmtid="{D5CDD505-2E9C-101B-9397-08002B2CF9AE}" pid="14" name="cdpProjectomschrijving (1)">
    <vt:lpwstr> </vt:lpwstr>
  </property>
  <property fmtid="{D5CDD505-2E9C-101B-9397-08002B2CF9AE}" pid="15" name="cdpProjectomschrijving (2)">
    <vt:lpwstr> </vt:lpwstr>
  </property>
  <property fmtid="{D5CDD505-2E9C-101B-9397-08002B2CF9AE}" pid="16" name="cdpCheckedInByUser">
    <vt:lpwstr> </vt:lpwstr>
  </property>
  <property fmtid="{D5CDD505-2E9C-101B-9397-08002B2CF9AE}" pid="17" name="cdpCheckinDate">
    <vt:lpwstr> </vt:lpwstr>
  </property>
  <property fmtid="{D5CDD505-2E9C-101B-9397-08002B2CF9AE}" pid="18" name="cdpGecontroleerdDoor">
    <vt:lpwstr> </vt:lpwstr>
  </property>
  <property fmtid="{D5CDD505-2E9C-101B-9397-08002B2CF9AE}" pid="19" name="cdpGecontroleerdOp">
    <vt:lpwstr> </vt:lpwstr>
  </property>
  <property fmtid="{D5CDD505-2E9C-101B-9397-08002B2CF9AE}" pid="20" name="cdpGoedgekeurdDoor">
    <vt:lpwstr> </vt:lpwstr>
  </property>
  <property fmtid="{D5CDD505-2E9C-101B-9397-08002B2CF9AE}" pid="21" name="cdpGoedgekeurdOp">
    <vt:lpwstr> </vt:lpwstr>
  </property>
  <property fmtid="{D5CDD505-2E9C-101B-9397-08002B2CF9AE}" pid="22" name="cdpStatus">
    <vt:lpwstr> </vt:lpwstr>
  </property>
  <property fmtid="{D5CDD505-2E9C-101B-9397-08002B2CF9AE}" pid="23" name="cdpAddress1">
    <vt:lpwstr>NAAM OPDRACHTGEVER</vt:lpwstr>
  </property>
  <property fmtid="{D5CDD505-2E9C-101B-9397-08002B2CF9AE}" pid="24" name="cdpKenmerk">
    <vt:lpwstr> </vt:lpwstr>
  </property>
  <property fmtid="{D5CDD505-2E9C-101B-9397-08002B2CF9AE}" pid="25" name="cdpSubject1">
    <vt:lpwstr>AANBESTEDINGSLEIDRAAD PROJECTNAAM</vt:lpwstr>
  </property>
  <property fmtid="{D5CDD505-2E9C-101B-9397-08002B2CF9AE}" pid="26" name="cdpSubject2">
    <vt:lpwstr/>
  </property>
  <property fmtid="{D5CDD505-2E9C-101B-9397-08002B2CF9AE}" pid="27" name="cdpProjectDefinitie">
    <vt:lpwstr/>
  </property>
  <property fmtid="{D5CDD505-2E9C-101B-9397-08002B2CF9AE}" pid="28" name="cdpWBS">
    <vt:lpwstr>.</vt:lpwstr>
  </property>
  <property fmtid="{D5CDD505-2E9C-101B-9397-08002B2CF9AE}" pid="29" name="cdpVersienummerklant">
    <vt:lpwstr> </vt:lpwstr>
  </property>
  <property fmtid="{D5CDD505-2E9C-101B-9397-08002B2CF9AE}" pid="30" name="cdpAddress2">
    <vt:lpwstr>NAAM OPDRACHTGEVER</vt:lpwstr>
  </property>
  <property fmtid="{D5CDD505-2E9C-101B-9397-08002B2CF9AE}" pid="31" name="titel">
    <vt:lpwstr>AANBESTEDINGSLEIDRAAD PROJECTNAAM</vt:lpwstr>
  </property>
  <property fmtid="{D5CDD505-2E9C-101B-9397-08002B2CF9AE}" pid="32" name="subtitel">
    <vt:lpwstr>subtitel</vt:lpwstr>
  </property>
  <property fmtid="{D5CDD505-2E9C-101B-9397-08002B2CF9AE}" pid="33" name="datum">
    <vt:lpwstr>24 april 2014</vt:lpwstr>
  </property>
  <property fmtid="{D5CDD505-2E9C-101B-9397-08002B2CF9AE}" pid="34" name="_inhoud">
    <vt:lpwstr>Inhoud</vt:lpwstr>
  </property>
  <property fmtid="{D5CDD505-2E9C-101B-9397-08002B2CF9AE}" pid="35" name="_samenvatting">
    <vt:lpwstr>Samenvatting</vt:lpwstr>
  </property>
  <property fmtid="{D5CDD505-2E9C-101B-9397-08002B2CF9AE}" pid="36" name="_company">
    <vt:lpwstr>ARCADIS</vt:lpwstr>
  </property>
  <property fmtid="{D5CDD505-2E9C-101B-9397-08002B2CF9AE}" pid="37" name="bwfirst">
    <vt:lpwstr>[ProfileUrl]folders/logos-arcadis/arcadis-grys.jpg;logofirst;247,206,517,152,247,206,517,152</vt:lpwstr>
  </property>
  <property fmtid="{D5CDD505-2E9C-101B-9397-08002B2CF9AE}" pid="38" name="bwother">
    <vt:lpwstr>[ProfileUrl]folders/logos-arcadis/arcadis-other.png;logoother;251,260,170,39,251,260,170,39</vt:lpwstr>
  </property>
  <property fmtid="{D5CDD505-2E9C-101B-9397-08002B2CF9AE}" pid="39" name="bwfooter">
    <vt:lpwstr>[ProfileUrl]folders/logos-arcadis/arcadis-tagline-bw.png;logofooter;250,2759,310,45,250,1889,310,45</vt:lpwstr>
  </property>
  <property fmtid="{D5CDD505-2E9C-101B-9397-08002B2CF9AE}" pid="40" name="bwreport">
    <vt:lpwstr>[ProfileUrl]folders/logos-arcadis/arcadis-logo-blue.png;logoreport;247,206,517,149,340,206,517,149</vt:lpwstr>
  </property>
  <property fmtid="{D5CDD505-2E9C-101B-9397-08002B2CF9AE}" pid="41" name="bwfax">
    <vt:lpwstr>[ProfileUrl]folders/logos-arcadis/arcadis-fax.jpg;logofax;247,206,517,149,247,206,517,149</vt:lpwstr>
  </property>
  <property fmtid="{D5CDD505-2E9C-101B-9397-08002B2CF9AE}" pid="42" name="bwresume">
    <vt:lpwstr>[ProfileUrl]folders/logos-arcadis/arcadis-kleur.jpg;logoresume;1536,148,302,74,1536,148,302,74</vt:lpwstr>
  </property>
  <property fmtid="{D5CDD505-2E9C-101B-9397-08002B2CF9AE}" pid="43" name="cofirst">
    <vt:lpwstr>[ProfileUrl]folders/logos-arcadis/arcadis-kleur.jpg;logofirst;247,206,517,152,247,206,517,152</vt:lpwstr>
  </property>
  <property fmtid="{D5CDD505-2E9C-101B-9397-08002B2CF9AE}" pid="44" name="coother">
    <vt:lpwstr>[ProfileUrl]folders/logos-arcadis/arcadis-other.png;logoother;251,260,170,39,251,260,170,39</vt:lpwstr>
  </property>
  <property fmtid="{D5CDD505-2E9C-101B-9397-08002B2CF9AE}" pid="45" name="cofooter">
    <vt:lpwstr>[ProfileUrl]folders/logos-arcadis/arcadis-tagline.png;logofooter;250,2759,310,45,250,1889,310,45</vt:lpwstr>
  </property>
  <property fmtid="{D5CDD505-2E9C-101B-9397-08002B2CF9AE}" pid="46" name="coreport">
    <vt:lpwstr>[ProfileUrl]folders/logos-arcadis/arcadis-logo-blue.png;logoreport;300,2645,517,108,340,1865,517,108</vt:lpwstr>
  </property>
  <property fmtid="{D5CDD505-2E9C-101B-9397-08002B2CF9AE}" pid="47" name="cofax">
    <vt:lpwstr>[ProfileUrl]folders/logos-arcadis/arcadis-fax.jpg;logofax;247,206,517,149,247,206,517,149</vt:lpwstr>
  </property>
  <property fmtid="{D5CDD505-2E9C-101B-9397-08002B2CF9AE}" pid="48" name="coresume">
    <vt:lpwstr>[ProfileUrl]folders/logos-arcadis/arcadis-kleur.jpg;logoresume;1536,148,302,88,1536,148,302,88</vt:lpwstr>
  </property>
  <property fmtid="{D5CDD505-2E9C-101B-9397-08002B2CF9AE}" pid="49" name="LogoDenyAt_logofirst">
    <vt:lpwstr>1-</vt:lpwstr>
  </property>
  <property fmtid="{D5CDD505-2E9C-101B-9397-08002B2CF9AE}" pid="50" name="LogoDenyAt_logoother">
    <vt:lpwstr>1-</vt:lpwstr>
  </property>
  <property fmtid="{D5CDD505-2E9C-101B-9397-08002B2CF9AE}" pid="51" name="LogoDenyAt_logofooter">
    <vt:lpwstr>1-</vt:lpwstr>
  </property>
  <property fmtid="{D5CDD505-2E9C-101B-9397-08002B2CF9AE}" pid="52" name="LogoDenyAt_logoreport">
    <vt:lpwstr>2-</vt:lpwstr>
  </property>
  <property fmtid="{D5CDD505-2E9C-101B-9397-08002B2CF9AE}" pid="53" name="LogoDenyAt_logofax">
    <vt:lpwstr>1-</vt:lpwstr>
  </property>
  <property fmtid="{D5CDD505-2E9C-101B-9397-08002B2CF9AE}" pid="54" name="LogoDenyAt_logoresume">
    <vt:lpwstr>1-</vt:lpwstr>
  </property>
  <property fmtid="{D5CDD505-2E9C-101B-9397-08002B2CF9AE}" pid="55" name="opdrachtgever">
    <vt:lpwstr>NAAM OPDRACHTGEVER</vt:lpwstr>
  </property>
  <property fmtid="{D5CDD505-2E9C-101B-9397-08002B2CF9AE}" pid="56" name="_foto">
    <vt:lpwstr>Foto</vt:lpwstr>
  </property>
  <property fmtid="{D5CDD505-2E9C-101B-9397-08002B2CF9AE}" pid="57" name="_opdrachtgever">
    <vt:lpwstr>Opdrachtgever:</vt:lpwstr>
  </property>
  <property fmtid="{D5CDD505-2E9C-101B-9397-08002B2CF9AE}" pid="58" name="_status">
    <vt:lpwstr>Status:</vt:lpwstr>
  </property>
  <property fmtid="{D5CDD505-2E9C-101B-9397-08002B2CF9AE}" pid="59" name="_auteur">
    <vt:lpwstr>Auteur:</vt:lpwstr>
  </property>
  <property fmtid="{D5CDD505-2E9C-101B-9397-08002B2CF9AE}" pid="60" name="_gecontroleerddoor">
    <vt:lpwstr>Gecontroleerd door:</vt:lpwstr>
  </property>
  <property fmtid="{D5CDD505-2E9C-101B-9397-08002B2CF9AE}" pid="61" name="_vrijgegevendoor">
    <vt:lpwstr>Vrijgegeven door:</vt:lpwstr>
  </property>
  <property fmtid="{D5CDD505-2E9C-101B-9397-08002B2CF9AE}" pid="62" name="afzendgegevens">
    <vt:lpwstr>ARCADIS NEDERLAND BV_x000d_Het Rietveld 59a_x000d_Postbus 673_x000d_7300 AR Apeldoorn_x000d_Tel 055 5815 999_x000d_Fax 055 5815 599_x000d_www.arcadis.nl_x000d_Handelsregister 09036504</vt:lpwstr>
  </property>
  <property fmtid="{D5CDD505-2E9C-101B-9397-08002B2CF9AE}" pid="63" name="_colofon">
    <vt:lpwstr>_colofon</vt:lpwstr>
  </property>
  <property fmtid="{D5CDD505-2E9C-101B-9397-08002B2CF9AE}" pid="64" name="_hoofdstuk">
    <vt:lpwstr>_hoofdstuk</vt:lpwstr>
  </property>
  <property fmtid="{D5CDD505-2E9C-101B-9397-08002B2CF9AE}" pid="65" name="_bijlage">
    <vt:lpwstr>_bijlage</vt:lpwstr>
  </property>
  <property fmtid="{D5CDD505-2E9C-101B-9397-08002B2CF9AE}" pid="66" name="_tabel">
    <vt:lpwstr>_tabel</vt:lpwstr>
  </property>
  <property fmtid="{D5CDD505-2E9C-101B-9397-08002B2CF9AE}" pid="67" name="auteur1">
    <vt:lpwstr>ir. ing. M. van der Sluys</vt:lpwstr>
  </property>
  <property fmtid="{D5CDD505-2E9C-101B-9397-08002B2CF9AE}" pid="68" name="auteur2">
    <vt:lpwstr/>
  </property>
  <property fmtid="{D5CDD505-2E9C-101B-9397-08002B2CF9AE}" pid="69" name="auteur3">
    <vt:lpwstr/>
  </property>
  <property fmtid="{D5CDD505-2E9C-101B-9397-08002B2CF9AE}" pid="70" name="auteur4">
    <vt:lpwstr/>
  </property>
  <property fmtid="{D5CDD505-2E9C-101B-9397-08002B2CF9AE}" pid="71" name="_concept">
    <vt:lpwstr>_concept</vt:lpwstr>
  </property>
  <property fmtid="{D5CDD505-2E9C-101B-9397-08002B2CF9AE}" pid="72" name="_conceptvert">
    <vt:lpwstr>_conceptvert</vt:lpwstr>
  </property>
  <property fmtid="{D5CDD505-2E9C-101B-9397-08002B2CF9AE}" pid="73" name="_gecontroleerd">
    <vt:lpwstr>_gecontroleerd</vt:lpwstr>
  </property>
  <property fmtid="{D5CDD505-2E9C-101B-9397-08002B2CF9AE}" pid="74" name="_gecontroleerdvert">
    <vt:lpwstr>_gecontroleerdvert</vt:lpwstr>
  </property>
  <property fmtid="{D5CDD505-2E9C-101B-9397-08002B2CF9AE}" pid="75" name="_vrijgegeven">
    <vt:lpwstr>_vrijgegeven</vt:lpwstr>
  </property>
  <property fmtid="{D5CDD505-2E9C-101B-9397-08002B2CF9AE}" pid="76" name="_vrijgegevenvert">
    <vt:lpwstr>_vrijgegevenvert</vt:lpwstr>
  </property>
  <property fmtid="{D5CDD505-2E9C-101B-9397-08002B2CF9AE}" pid="77" name="_internepagina">
    <vt:lpwstr>Interne certificeringspagina</vt:lpwstr>
  </property>
  <property fmtid="{D5CDD505-2E9C-101B-9397-08002B2CF9AE}" pid="78" name="gecontroleerddoor">
    <vt:lpwstr/>
  </property>
  <property fmtid="{D5CDD505-2E9C-101B-9397-08002B2CF9AE}" pid="79" name="vrijgegevendoor">
    <vt:lpwstr/>
  </property>
  <property fmtid="{D5CDD505-2E9C-101B-9397-08002B2CF9AE}" pid="80" name="_afbeelding">
    <vt:lpwstr>_afbeelding</vt:lpwstr>
  </property>
  <property fmtid="{D5CDD505-2E9C-101B-9397-08002B2CF9AE}" pid="81" name="cdpRapportTitel1">
    <vt:lpwstr>AANBESTEDINGSLEIDRAAD PROJECTNAAM</vt:lpwstr>
  </property>
  <property fmtid="{D5CDD505-2E9C-101B-9397-08002B2CF9AE}" pid="82" name="cdpRapportTitel2">
    <vt:lpwstr/>
  </property>
  <property fmtid="{D5CDD505-2E9C-101B-9397-08002B2CF9AE}" pid="83" name="_figuur">
    <vt:lpwstr>_figuur</vt:lpwstr>
  </property>
  <property fmtid="{D5CDD505-2E9C-101B-9397-08002B2CF9AE}" pid="84" name="statusvoor">
    <vt:lpwstr/>
  </property>
  <property fmtid="{D5CDD505-2E9C-101B-9397-08002B2CF9AE}" pid="85" name="statusvolg">
    <vt:lpwstr/>
  </property>
  <property fmtid="{D5CDD505-2E9C-101B-9397-08002B2CF9AE}" pid="86" name="colofonopnemen">
    <vt:lpwstr>colofonopnemen</vt:lpwstr>
  </property>
  <property fmtid="{D5CDD505-2E9C-101B-9397-08002B2CF9AE}" pid="87" name="chkcolofon">
    <vt:lpwstr>0</vt:lpwstr>
  </property>
  <property fmtid="{D5CDD505-2E9C-101B-9397-08002B2CF9AE}" pid="88" name="status">
    <vt:lpwstr/>
  </property>
  <property fmtid="{D5CDD505-2E9C-101B-9397-08002B2CF9AE}" pid="89" name="wbs">
    <vt:lpwstr/>
  </property>
  <property fmtid="{D5CDD505-2E9C-101B-9397-08002B2CF9AE}" pid="90" name="_afbeeldingen">
    <vt:lpwstr>_afbeeldingen</vt:lpwstr>
  </property>
  <property fmtid="{D5CDD505-2E9C-101B-9397-08002B2CF9AE}" pid="91" name="_figuren">
    <vt:lpwstr>_figuren</vt:lpwstr>
  </property>
  <property fmtid="{D5CDD505-2E9C-101B-9397-08002B2CF9AE}" pid="92" name="_fotos">
    <vt:lpwstr>_fotos</vt:lpwstr>
  </property>
  <property fmtid="{D5CDD505-2E9C-101B-9397-08002B2CF9AE}" pid="93" name="_tabellen">
    <vt:lpwstr>_tabellen</vt:lpwstr>
  </property>
  <property fmtid="{D5CDD505-2E9C-101B-9397-08002B2CF9AE}" pid="94" name="_vergelijkingen">
    <vt:lpwstr>_vergelijkingen</vt:lpwstr>
  </property>
  <property fmtid="{D5CDD505-2E9C-101B-9397-08002B2CF9AE}" pid="95" name="chkinleidendepagina">
    <vt:lpwstr>chkinleidendepagina</vt:lpwstr>
  </property>
  <property fmtid="{D5CDD505-2E9C-101B-9397-08002B2CF9AE}" pid="96" name="_vergelijking">
    <vt:lpwstr>_vergelijking</vt:lpwstr>
  </property>
  <property fmtid="{D5CDD505-2E9C-101B-9397-08002B2CF9AE}" pid="97" name="colofonsubtitel">
    <vt:lpwstr/>
  </property>
  <property fmtid="{D5CDD505-2E9C-101B-9397-08002B2CF9AE}" pid="98" name="colofontitel">
    <vt:lpwstr>AANBESTEDINGSLEIDRAAD PROJECTNAAM</vt:lpwstr>
  </property>
  <property fmtid="{D5CDD505-2E9C-101B-9397-08002B2CF9AE}" pid="99" name="version_dot">
    <vt:lpwstr>1.5-2011-09-21</vt:lpwstr>
  </property>
  <property fmtid="{D5CDD505-2E9C-101B-9397-08002B2CF9AE}" pid="100" name="WorksiteDocNumber">
    <vt:lpwstr>5763669</vt:lpwstr>
  </property>
  <property fmtid="{D5CDD505-2E9C-101B-9397-08002B2CF9AE}" pid="101" name="WorksiteMatterNumber">
    <vt:lpwstr>11601516</vt:lpwstr>
  </property>
  <property fmtid="{D5CDD505-2E9C-101B-9397-08002B2CF9AE}" pid="102" name="WorksiteDocVersion">
    <vt:lpwstr>1</vt:lpwstr>
  </property>
  <property fmtid="{D5CDD505-2E9C-101B-9397-08002B2CF9AE}" pid="103" name="WorksiteClient">
    <vt:lpwstr>Arcadis Nederland B.V.</vt:lpwstr>
  </property>
  <property fmtid="{D5CDD505-2E9C-101B-9397-08002B2CF9AE}" pid="104" name="WorksiteMatter">
    <vt:lpwstr>Arcadis/Advies leidraadmodellen Aw 2016</vt:lpwstr>
  </property>
  <property fmtid="{D5CDD505-2E9C-101B-9397-08002B2CF9AE}" pid="105" name="_dlc_DocIdItemGuid">
    <vt:lpwstr>d4286085-b9e5-435b-9744-3af7e66df536</vt:lpwstr>
  </property>
  <property fmtid="{D5CDD505-2E9C-101B-9397-08002B2CF9AE}" pid="106" name="ContentTypeId">
    <vt:lpwstr>0x010100B461F6A611BD4B3683134864140FA546000F5E653E001B824DA0294DFE2288E9BA</vt:lpwstr>
  </property>
  <property fmtid="{D5CDD505-2E9C-101B-9397-08002B2CF9AE}" pid="107" name="PH_DocumentType">
    <vt:lpwstr/>
  </property>
</Properties>
</file>